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2149" w:rsidRDefault="00682149"/>
    <w:p w:rsidR="00A136C9" w:rsidRPr="00185445" w:rsidRDefault="00A136C9"/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185445" w:rsidRPr="00185445" w:rsidTr="00F85F8D">
        <w:tc>
          <w:tcPr>
            <w:tcW w:w="4785" w:type="dxa"/>
            <w:gridSpan w:val="3"/>
          </w:tcPr>
          <w:p w:rsidR="00F85F8D" w:rsidRPr="00185445" w:rsidRDefault="00F85F8D" w:rsidP="00C933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185445">
              <w:rPr>
                <w:rFonts w:ascii="Times New Roman" w:hAnsi="Times New Roman"/>
                <w:bCs/>
                <w:lang w:eastAsia="ru-RU"/>
              </w:rPr>
              <w:t>УТВЕРЖДАЮ</w:t>
            </w:r>
          </w:p>
        </w:tc>
      </w:tr>
      <w:tr w:rsidR="00185445" w:rsidRPr="00185445" w:rsidTr="00F85F8D">
        <w:tc>
          <w:tcPr>
            <w:tcW w:w="4785" w:type="dxa"/>
            <w:gridSpan w:val="3"/>
          </w:tcPr>
          <w:p w:rsidR="00F85F8D" w:rsidRPr="00185445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185445">
              <w:rPr>
                <w:rFonts w:ascii="Times New Roman" w:hAnsi="Times New Roman"/>
                <w:bCs/>
                <w:lang w:eastAsia="ru-RU"/>
              </w:rPr>
              <w:t>Начальник Межрайонной инспекции</w:t>
            </w:r>
          </w:p>
        </w:tc>
      </w:tr>
      <w:tr w:rsidR="00185445" w:rsidRPr="00185445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Pr="00185445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185445">
              <w:rPr>
                <w:rFonts w:ascii="Times New Roman" w:hAnsi="Times New Roman"/>
                <w:bCs/>
                <w:lang w:eastAsia="ru-RU"/>
              </w:rPr>
              <w:t xml:space="preserve">Федеральной налоговой службы №46 </w:t>
            </w:r>
          </w:p>
          <w:p w:rsidR="00F85F8D" w:rsidRPr="00185445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185445">
              <w:rPr>
                <w:rFonts w:ascii="Times New Roman" w:hAnsi="Times New Roman"/>
                <w:bCs/>
                <w:lang w:eastAsia="ru-RU"/>
              </w:rPr>
              <w:t>по г. Москве</w:t>
            </w:r>
          </w:p>
        </w:tc>
      </w:tr>
      <w:tr w:rsidR="00185445" w:rsidRPr="00185445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185445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18544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185445" w:rsidRPr="00185445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185445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271" w:type="dxa"/>
          </w:tcPr>
          <w:p w:rsidR="00F85F8D" w:rsidRPr="00185445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185445" w:rsidRDefault="00307AC1" w:rsidP="00307A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185445">
              <w:rPr>
                <w:rFonts w:ascii="Times New Roman" w:hAnsi="Times New Roman"/>
                <w:bCs/>
                <w:lang w:eastAsia="ru-RU"/>
              </w:rPr>
              <w:t>Артёмо</w:t>
            </w:r>
            <w:r w:rsidR="00F85F8D" w:rsidRPr="00185445">
              <w:rPr>
                <w:rFonts w:ascii="Times New Roman" w:hAnsi="Times New Roman"/>
                <w:bCs/>
                <w:lang w:eastAsia="ru-RU"/>
              </w:rPr>
              <w:t xml:space="preserve">ва </w:t>
            </w:r>
            <w:r w:rsidRPr="00185445">
              <w:rPr>
                <w:rFonts w:ascii="Times New Roman" w:hAnsi="Times New Roman"/>
                <w:bCs/>
                <w:lang w:eastAsia="ru-RU"/>
              </w:rPr>
              <w:t>Т</w:t>
            </w:r>
            <w:r w:rsidR="00F85F8D" w:rsidRPr="00185445">
              <w:rPr>
                <w:rFonts w:ascii="Times New Roman" w:hAnsi="Times New Roman"/>
                <w:bCs/>
                <w:lang w:eastAsia="ru-RU"/>
              </w:rPr>
              <w:t>.</w:t>
            </w:r>
            <w:r w:rsidRPr="00185445">
              <w:rPr>
                <w:rFonts w:ascii="Times New Roman" w:hAnsi="Times New Roman"/>
                <w:bCs/>
                <w:lang w:eastAsia="ru-RU"/>
              </w:rPr>
              <w:t>Е</w:t>
            </w:r>
            <w:r w:rsidR="00F85F8D" w:rsidRPr="00185445">
              <w:rPr>
                <w:rFonts w:ascii="Times New Roman" w:hAnsi="Times New Roman"/>
                <w:bCs/>
                <w:lang w:eastAsia="ru-RU"/>
              </w:rPr>
              <w:t>.</w:t>
            </w:r>
          </w:p>
        </w:tc>
      </w:tr>
      <w:tr w:rsidR="00185445" w:rsidRPr="00185445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185445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18544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185445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185445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18544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185445" w:rsidRPr="00185445" w:rsidTr="00F85F8D">
        <w:trPr>
          <w:trHeight w:val="95"/>
        </w:trPr>
        <w:tc>
          <w:tcPr>
            <w:tcW w:w="4785" w:type="dxa"/>
            <w:gridSpan w:val="3"/>
          </w:tcPr>
          <w:p w:rsidR="00F85F8D" w:rsidRPr="00185445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185445" w:rsidRPr="00185445" w:rsidTr="00F85F8D">
        <w:tc>
          <w:tcPr>
            <w:tcW w:w="4785" w:type="dxa"/>
            <w:gridSpan w:val="3"/>
          </w:tcPr>
          <w:p w:rsidR="00F85F8D" w:rsidRPr="00185445" w:rsidRDefault="00F85F8D" w:rsidP="005621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185445">
              <w:rPr>
                <w:rFonts w:ascii="Times New Roman" w:hAnsi="Times New Roman"/>
                <w:bCs/>
                <w:lang w:eastAsia="ru-RU"/>
              </w:rPr>
              <w:t>от «___</w:t>
            </w:r>
            <w:r w:rsidR="001500BA" w:rsidRPr="00185445">
              <w:rPr>
                <w:rFonts w:ascii="Times New Roman" w:hAnsi="Times New Roman"/>
                <w:bCs/>
                <w:lang w:eastAsia="ru-RU"/>
              </w:rPr>
              <w:t>_» _</w:t>
            </w:r>
            <w:r w:rsidRPr="00185445">
              <w:rPr>
                <w:rFonts w:ascii="Times New Roman" w:hAnsi="Times New Roman"/>
                <w:bCs/>
                <w:lang w:eastAsia="ru-RU"/>
              </w:rPr>
              <w:t>_________ 20</w:t>
            </w:r>
            <w:r w:rsidR="00307AC1" w:rsidRPr="00185445">
              <w:rPr>
                <w:rFonts w:ascii="Times New Roman" w:hAnsi="Times New Roman"/>
                <w:bCs/>
                <w:lang w:eastAsia="ru-RU"/>
              </w:rPr>
              <w:t>2</w:t>
            </w:r>
            <w:r w:rsidR="0056216F">
              <w:rPr>
                <w:rFonts w:ascii="Times New Roman" w:hAnsi="Times New Roman"/>
                <w:bCs/>
                <w:lang w:eastAsia="ru-RU"/>
              </w:rPr>
              <w:t>4</w:t>
            </w:r>
            <w:r w:rsidRPr="00185445">
              <w:rPr>
                <w:rFonts w:ascii="Times New Roman" w:hAnsi="Times New Roman"/>
                <w:bCs/>
                <w:lang w:eastAsia="ru-RU"/>
              </w:rPr>
              <w:t xml:space="preserve"> г.</w:t>
            </w:r>
          </w:p>
        </w:tc>
      </w:tr>
    </w:tbl>
    <w:p w:rsidR="00DF06E7" w:rsidRPr="00185445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DF06E7" w:rsidRPr="00185445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185445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185445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F85F8D" w:rsidRPr="00185445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F85F8D" w:rsidRPr="00185445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F85F8D" w:rsidRPr="00185445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F85F8D" w:rsidRPr="00185445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56216F" w:rsidRDefault="0056216F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185445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18544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Должностной регламент</w:t>
      </w:r>
    </w:p>
    <w:p w:rsidR="00E23ECB" w:rsidRPr="00185445" w:rsidRDefault="00181250" w:rsidP="0056216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185445">
        <w:rPr>
          <w:rFonts w:ascii="Times New Roman" w:hAnsi="Times New Roman" w:cs="Times New Roman"/>
          <w:b/>
          <w:sz w:val="26"/>
          <w:szCs w:val="26"/>
          <w:u w:val="single"/>
        </w:rPr>
        <w:t>Главного государственного налогового инспектора отдела работы с заявителями №1</w:t>
      </w:r>
      <w:r w:rsidR="00E23ECB" w:rsidRPr="00185445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</w:p>
    <w:p w:rsidR="00E23ECB" w:rsidRPr="00185445" w:rsidRDefault="00E23ECB" w:rsidP="0056216F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85445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 w:rsidRPr="00185445">
        <w:rPr>
          <w:rFonts w:ascii="Times New Roman" w:hAnsi="Times New Roman" w:cs="Times New Roman"/>
          <w:b/>
          <w:sz w:val="26"/>
          <w:szCs w:val="26"/>
        </w:rPr>
        <w:t xml:space="preserve">и Федеральной налоговой </w:t>
      </w:r>
      <w:r w:rsidR="005108FF" w:rsidRPr="00185445">
        <w:rPr>
          <w:rFonts w:ascii="Times New Roman" w:hAnsi="Times New Roman" w:cs="Times New Roman"/>
          <w:b/>
          <w:sz w:val="26"/>
          <w:szCs w:val="26"/>
        </w:rPr>
        <w:t>службы №</w:t>
      </w:r>
      <w:r w:rsidRPr="00185445">
        <w:rPr>
          <w:rFonts w:ascii="Times New Roman" w:hAnsi="Times New Roman" w:cs="Times New Roman"/>
          <w:b/>
          <w:sz w:val="26"/>
          <w:szCs w:val="26"/>
        </w:rPr>
        <w:t xml:space="preserve"> 46 по г. Москве</w:t>
      </w:r>
    </w:p>
    <w:p w:rsidR="002E46C3" w:rsidRPr="00185445" w:rsidRDefault="002E46C3" w:rsidP="002E46C3">
      <w:pPr>
        <w:sectPr w:rsidR="002E46C3" w:rsidRPr="00185445" w:rsidSect="00D418A0">
          <w:headerReference w:type="default" r:id="rId8"/>
          <w:pgSz w:w="11906" w:h="16838"/>
          <w:pgMar w:top="567" w:right="707" w:bottom="567" w:left="1134" w:header="708" w:footer="708" w:gutter="0"/>
          <w:cols w:space="708"/>
          <w:titlePg/>
          <w:docGrid w:linePitch="360"/>
        </w:sectPr>
      </w:pPr>
    </w:p>
    <w:p w:rsidR="00DF06E7" w:rsidRPr="00E74C2B" w:rsidRDefault="002E46C3" w:rsidP="002E46C3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E74C2B">
        <w:rPr>
          <w:rFonts w:ascii="Times New Roman" w:hAnsi="Times New Roman" w:cs="Times New Roman"/>
          <w:b/>
          <w:bCs/>
          <w:sz w:val="26"/>
          <w:szCs w:val="26"/>
          <w:lang w:val="en-US" w:eastAsia="ru-RU"/>
        </w:rPr>
        <w:t>I</w:t>
      </w:r>
      <w:r w:rsidRPr="00E74C2B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. </w:t>
      </w:r>
      <w:r w:rsidR="00DF06E7" w:rsidRPr="00E74C2B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Общие положения</w:t>
      </w:r>
    </w:p>
    <w:p w:rsidR="00DF06E7" w:rsidRPr="00E74C2B" w:rsidRDefault="00DF06E7" w:rsidP="00DF06E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181250" w:rsidRPr="00E74C2B" w:rsidRDefault="00181250" w:rsidP="006E11EF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E74C2B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Pr="00E74C2B">
        <w:rPr>
          <w:rFonts w:ascii="Times New Roman" w:hAnsi="Times New Roman" w:cs="Times New Roman"/>
          <w:sz w:val="26"/>
          <w:szCs w:val="26"/>
          <w:u w:val="single"/>
        </w:rPr>
        <w:t xml:space="preserve">главного государственного налогового инспектора отдела работы </w:t>
      </w:r>
      <w:r w:rsidR="009F7F58">
        <w:rPr>
          <w:rFonts w:ascii="Times New Roman" w:hAnsi="Times New Roman" w:cs="Times New Roman"/>
          <w:sz w:val="26"/>
          <w:szCs w:val="26"/>
          <w:u w:val="single"/>
        </w:rPr>
        <w:br/>
      </w:r>
      <w:r w:rsidRPr="00E74C2B">
        <w:rPr>
          <w:rFonts w:ascii="Times New Roman" w:hAnsi="Times New Roman" w:cs="Times New Roman"/>
          <w:sz w:val="26"/>
          <w:szCs w:val="26"/>
          <w:u w:val="single"/>
        </w:rPr>
        <w:t>с заявителями №1</w:t>
      </w:r>
      <w:r w:rsidRPr="00E74C2B">
        <w:rPr>
          <w:rFonts w:ascii="Times New Roman" w:hAnsi="Times New Roman" w:cs="Times New Roman"/>
          <w:sz w:val="26"/>
          <w:szCs w:val="26"/>
        </w:rPr>
        <w:t xml:space="preserve"> </w:t>
      </w:r>
      <w:r w:rsidRPr="00E74C2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Межрайонной инспекции Федеральной налоговой службы № 46 </w:t>
      </w:r>
      <w:r w:rsidR="009F7F58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br/>
      </w:r>
      <w:r w:rsidRPr="00E74C2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по г. Москве (далее</w:t>
      </w:r>
      <w:r w:rsidRPr="00E74C2B">
        <w:rPr>
          <w:rFonts w:ascii="Times New Roman" w:hAnsi="Times New Roman" w:cs="Times New Roman"/>
          <w:sz w:val="26"/>
          <w:szCs w:val="26"/>
        </w:rPr>
        <w:t xml:space="preserve"> – главный государственный налоговый инспектор) относится </w:t>
      </w:r>
      <w:r w:rsidR="009F7F58">
        <w:rPr>
          <w:rFonts w:ascii="Times New Roman" w:hAnsi="Times New Roman" w:cs="Times New Roman"/>
          <w:sz w:val="26"/>
          <w:szCs w:val="26"/>
        </w:rPr>
        <w:br/>
      </w:r>
      <w:r w:rsidRPr="00E74C2B">
        <w:rPr>
          <w:rFonts w:ascii="Times New Roman" w:hAnsi="Times New Roman" w:cs="Times New Roman"/>
          <w:sz w:val="26"/>
          <w:szCs w:val="26"/>
        </w:rPr>
        <w:t xml:space="preserve">к </w:t>
      </w:r>
      <w:r w:rsidRPr="00E74C2B">
        <w:rPr>
          <w:rFonts w:ascii="Times New Roman" w:hAnsi="Times New Roman" w:cs="Times New Roman"/>
          <w:sz w:val="26"/>
          <w:szCs w:val="26"/>
          <w:u w:val="single"/>
        </w:rPr>
        <w:t>ведущей группе</w:t>
      </w:r>
      <w:r w:rsidRPr="00E74C2B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Pr="00E74C2B">
        <w:rPr>
          <w:rFonts w:ascii="Times New Roman" w:hAnsi="Times New Roman" w:cs="Times New Roman"/>
          <w:sz w:val="26"/>
          <w:szCs w:val="26"/>
          <w:u w:val="single"/>
        </w:rPr>
        <w:t>специалисты</w:t>
      </w:r>
      <w:r w:rsidRPr="00E74C2B">
        <w:rPr>
          <w:rFonts w:ascii="Times New Roman" w:hAnsi="Times New Roman" w:cs="Times New Roman"/>
          <w:sz w:val="26"/>
          <w:szCs w:val="26"/>
        </w:rPr>
        <w:t>».</w:t>
      </w:r>
    </w:p>
    <w:p w:rsidR="00181250" w:rsidRPr="00E74C2B" w:rsidRDefault="00181250" w:rsidP="006E11E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C2B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Pr="00E74C2B">
        <w:rPr>
          <w:rFonts w:ascii="Times New Roman" w:hAnsi="Times New Roman" w:cs="Times New Roman"/>
          <w:sz w:val="26"/>
          <w:szCs w:val="26"/>
          <w:u w:val="single"/>
        </w:rPr>
        <w:t>11-3-3-094</w:t>
      </w:r>
      <w:r w:rsidRPr="00E74C2B">
        <w:rPr>
          <w:rFonts w:ascii="Times New Roman" w:hAnsi="Times New Roman" w:cs="Times New Roman"/>
          <w:bCs/>
          <w:sz w:val="26"/>
          <w:szCs w:val="26"/>
        </w:rPr>
        <w:t>.</w:t>
      </w:r>
    </w:p>
    <w:p w:rsidR="006E11EF" w:rsidRPr="00E74C2B" w:rsidRDefault="00181250" w:rsidP="006E11EF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C2B">
        <w:rPr>
          <w:rFonts w:ascii="Times New Roman" w:hAnsi="Times New Roman" w:cs="Times New Roman"/>
          <w:sz w:val="26"/>
          <w:szCs w:val="26"/>
          <w:lang w:eastAsia="ru-RU"/>
        </w:rPr>
        <w:t xml:space="preserve">Область профессиональной служебной деятельности </w:t>
      </w:r>
      <w:r w:rsidRPr="00E74C2B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Pr="00E74C2B">
        <w:rPr>
          <w:rFonts w:ascii="Times New Roman" w:hAnsi="Times New Roman" w:cs="Times New Roman"/>
          <w:sz w:val="26"/>
          <w:szCs w:val="26"/>
          <w:lang w:eastAsia="ru-RU"/>
        </w:rPr>
        <w:t xml:space="preserve">: </w:t>
      </w:r>
      <w:r w:rsidRPr="00E74C2B">
        <w:rPr>
          <w:rFonts w:ascii="Times New Roman" w:hAnsi="Times New Roman" w:cs="Times New Roman"/>
          <w:sz w:val="26"/>
          <w:szCs w:val="26"/>
          <w:u w:val="single"/>
        </w:rPr>
        <w:t>Регулирование налоговой деятельности</w:t>
      </w:r>
      <w:r w:rsidRPr="00E74C2B">
        <w:rPr>
          <w:rFonts w:ascii="Times New Roman" w:hAnsi="Times New Roman" w:cs="Times New Roman"/>
          <w:sz w:val="26"/>
          <w:szCs w:val="26"/>
        </w:rPr>
        <w:t>.</w:t>
      </w:r>
    </w:p>
    <w:p w:rsidR="006E11EF" w:rsidRPr="00E74C2B" w:rsidRDefault="00181250" w:rsidP="006E11EF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C2B">
        <w:rPr>
          <w:rFonts w:ascii="Times New Roman" w:hAnsi="Times New Roman" w:cs="Times New Roman"/>
          <w:sz w:val="26"/>
          <w:szCs w:val="26"/>
          <w:lang w:eastAsia="ru-RU"/>
        </w:rPr>
        <w:t xml:space="preserve">Вид профессиональной служебной деятельности </w:t>
      </w:r>
      <w:r w:rsidRPr="00E74C2B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инспектора:</w:t>
      </w:r>
      <w:r w:rsidRPr="00E74C2B">
        <w:rPr>
          <w:sz w:val="26"/>
          <w:szCs w:val="26"/>
        </w:rPr>
        <w:t xml:space="preserve"> </w:t>
      </w:r>
      <w:r w:rsidRPr="00E74C2B">
        <w:rPr>
          <w:rFonts w:ascii="Times New Roman" w:hAnsi="Times New Roman" w:cs="Times New Roman"/>
          <w:sz w:val="26"/>
          <w:szCs w:val="26"/>
          <w:u w:val="single"/>
        </w:rPr>
        <w:t>Осуществление регистрации и учета налогоплательщиков</w:t>
      </w:r>
      <w:r w:rsidRPr="00E74C2B">
        <w:rPr>
          <w:rFonts w:ascii="Times New Roman" w:hAnsi="Times New Roman"/>
          <w:sz w:val="26"/>
          <w:szCs w:val="26"/>
        </w:rPr>
        <w:t>.</w:t>
      </w:r>
    </w:p>
    <w:p w:rsidR="006E11EF" w:rsidRPr="00E74C2B" w:rsidRDefault="00181250" w:rsidP="006E11EF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C2B">
        <w:rPr>
          <w:rFonts w:ascii="Times New Roman" w:hAnsi="Times New Roman" w:cs="Times New Roman"/>
          <w:sz w:val="26"/>
          <w:szCs w:val="26"/>
          <w:lang w:eastAsia="ru-RU"/>
        </w:rPr>
        <w:t xml:space="preserve">Назначение на должность и освобождение от должности </w:t>
      </w:r>
      <w:r w:rsidRPr="00E74C2B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Pr="00E74C2B">
        <w:rPr>
          <w:rFonts w:ascii="Times New Roman" w:hAnsi="Times New Roman" w:cs="Times New Roman"/>
          <w:sz w:val="26"/>
          <w:szCs w:val="26"/>
          <w:lang w:eastAsia="ru-RU"/>
        </w:rPr>
        <w:t xml:space="preserve"> осуществляется Начальником </w:t>
      </w:r>
      <w:r w:rsidRPr="00E74C2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  <w:r w:rsidR="001078DD" w:rsidRPr="00E74C2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.</w:t>
      </w:r>
    </w:p>
    <w:p w:rsidR="00181250" w:rsidRPr="00E74C2B" w:rsidRDefault="00181250" w:rsidP="006E11EF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C2B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Pr="00E74C2B">
        <w:rPr>
          <w:rFonts w:ascii="Times New Roman" w:hAnsi="Times New Roman" w:cs="Times New Roman"/>
          <w:sz w:val="26"/>
          <w:szCs w:val="26"/>
          <w:lang w:eastAsia="ru-RU"/>
        </w:rPr>
        <w:t xml:space="preserve"> непосредственно подчиняется</w:t>
      </w:r>
      <w:r w:rsidRPr="00E74C2B">
        <w:rPr>
          <w:rFonts w:ascii="Times New Roman" w:hAnsi="Times New Roman"/>
          <w:bCs/>
          <w:sz w:val="26"/>
          <w:szCs w:val="26"/>
          <w:lang w:eastAsia="ru-RU"/>
        </w:rPr>
        <w:t xml:space="preserve"> начальнику </w:t>
      </w:r>
      <w:r w:rsidRPr="00E74C2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отдела, </w:t>
      </w:r>
      <w:r w:rsidRPr="00E74C2B">
        <w:rPr>
          <w:rFonts w:ascii="Times New Roman" w:hAnsi="Times New Roman" w:cs="Times New Roman"/>
          <w:sz w:val="26"/>
          <w:szCs w:val="26"/>
        </w:rPr>
        <w:t xml:space="preserve">функционально - заместителю начальника отдела </w:t>
      </w:r>
      <w:r w:rsidR="009F7F58">
        <w:rPr>
          <w:rFonts w:ascii="Times New Roman" w:hAnsi="Times New Roman" w:cs="Times New Roman"/>
          <w:sz w:val="26"/>
          <w:szCs w:val="26"/>
        </w:rPr>
        <w:br/>
      </w:r>
      <w:r w:rsidRPr="00E74C2B">
        <w:rPr>
          <w:rFonts w:ascii="Times New Roman" w:hAnsi="Times New Roman" w:cs="Times New Roman"/>
          <w:sz w:val="26"/>
          <w:szCs w:val="26"/>
        </w:rPr>
        <w:t>по соответствующим направлениям деятельности.</w:t>
      </w:r>
    </w:p>
    <w:p w:rsidR="00181250" w:rsidRPr="00E74C2B" w:rsidRDefault="00181250" w:rsidP="001812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181250" w:rsidRPr="00E74C2B" w:rsidRDefault="00181250" w:rsidP="001812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E74C2B">
        <w:rPr>
          <w:rFonts w:ascii="Times New Roman" w:hAnsi="Times New Roman" w:cs="Times New Roman"/>
          <w:b/>
          <w:bCs/>
          <w:sz w:val="26"/>
          <w:szCs w:val="26"/>
          <w:lang w:val="en-US" w:eastAsia="ru-RU"/>
        </w:rPr>
        <w:t>II</w:t>
      </w:r>
      <w:r w:rsidRPr="00E74C2B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. Квалификационные требования</w:t>
      </w:r>
    </w:p>
    <w:p w:rsidR="00181250" w:rsidRPr="00E74C2B" w:rsidRDefault="00181250" w:rsidP="001812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vertAlign w:val="superscript"/>
          <w:lang w:eastAsia="ru-RU"/>
        </w:rPr>
      </w:pPr>
      <w:r w:rsidRPr="00E74C2B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для замещения должности гражданской службы</w:t>
      </w:r>
    </w:p>
    <w:p w:rsidR="00181250" w:rsidRPr="00E74C2B" w:rsidRDefault="00181250" w:rsidP="001812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vertAlign w:val="superscript"/>
          <w:lang w:eastAsia="ru-RU"/>
        </w:rPr>
      </w:pPr>
    </w:p>
    <w:p w:rsidR="00181250" w:rsidRPr="00E74C2B" w:rsidRDefault="00181250" w:rsidP="006E11EF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</w:pPr>
      <w:r w:rsidRPr="00E74C2B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>Для   замещения   должности главного государственного налогового инспектора устанавливаются следующие требования.</w:t>
      </w:r>
    </w:p>
    <w:p w:rsidR="00181250" w:rsidRPr="00E74C2B" w:rsidRDefault="00181250" w:rsidP="006E11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</w:pPr>
      <w:r w:rsidRPr="00E74C2B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 xml:space="preserve">6.1. </w:t>
      </w:r>
      <w:r w:rsidR="00410D5A">
        <w:rPr>
          <w:rFonts w:ascii="Times New Roman" w:hAnsi="Times New Roman" w:cs="Times New Roman"/>
          <w:color w:val="000000"/>
          <w:sz w:val="26"/>
          <w:szCs w:val="26"/>
        </w:rPr>
        <w:t xml:space="preserve">Наличие </w:t>
      </w:r>
      <w:r w:rsidR="00410D5A">
        <w:rPr>
          <w:rFonts w:ascii="Times New Roman" w:hAnsi="Times New Roman" w:cs="Times New Roman"/>
          <w:color w:val="000000"/>
          <w:sz w:val="26"/>
          <w:szCs w:val="26"/>
          <w:u w:val="single"/>
        </w:rPr>
        <w:t>высшего образования</w:t>
      </w:r>
      <w:r w:rsidR="00410D5A">
        <w:rPr>
          <w:rFonts w:ascii="Times New Roman" w:hAnsi="Times New Roman" w:cs="Times New Roman"/>
          <w:color w:val="000000"/>
          <w:sz w:val="26"/>
          <w:szCs w:val="26"/>
        </w:rPr>
        <w:t xml:space="preserve">, по укрупненным группам специальностей «Компьютерные и информационные науки», «Информатика и вычислительная техника», «Информационная безопасность», «Психологические науки», «Экономика </w:t>
      </w:r>
      <w:r w:rsidR="008851D4">
        <w:rPr>
          <w:rFonts w:ascii="Times New Roman" w:hAnsi="Times New Roman" w:cs="Times New Roman"/>
          <w:color w:val="000000"/>
          <w:sz w:val="26"/>
          <w:szCs w:val="26"/>
        </w:rPr>
        <w:br/>
      </w:r>
      <w:r w:rsidR="00410D5A">
        <w:rPr>
          <w:rFonts w:ascii="Times New Roman" w:hAnsi="Times New Roman" w:cs="Times New Roman"/>
          <w:color w:val="000000"/>
          <w:sz w:val="26"/>
          <w:szCs w:val="26"/>
        </w:rPr>
        <w:t xml:space="preserve">и управление», «Социология и социальная работа», «Юриспруденция», «Сервис </w:t>
      </w:r>
      <w:r w:rsidR="008851D4">
        <w:rPr>
          <w:rFonts w:ascii="Times New Roman" w:hAnsi="Times New Roman" w:cs="Times New Roman"/>
          <w:color w:val="000000"/>
          <w:sz w:val="26"/>
          <w:szCs w:val="26"/>
        </w:rPr>
        <w:br/>
      </w:r>
      <w:r w:rsidR="00410D5A">
        <w:rPr>
          <w:rFonts w:ascii="Times New Roman" w:hAnsi="Times New Roman" w:cs="Times New Roman"/>
          <w:color w:val="000000"/>
          <w:sz w:val="26"/>
          <w:szCs w:val="26"/>
        </w:rPr>
        <w:t>и туризм», по специальности «Документоведение и архивоведение»</w:t>
      </w:r>
      <w:r w:rsidR="008851D4"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="008851D4" w:rsidRPr="0089126A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8851D4" w:rsidRPr="0089126A">
        <w:rPr>
          <w:rFonts w:ascii="Times New Roman" w:hAnsi="Times New Roman" w:cs="Times New Roman"/>
          <w:color w:val="000000"/>
          <w:sz w:val="26"/>
          <w:szCs w:val="26"/>
        </w:rPr>
        <w:t>и иные при условии соответствия квалификационным требованиям</w:t>
      </w:r>
      <w:r w:rsidRPr="00E74C2B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>.</w:t>
      </w:r>
    </w:p>
    <w:p w:rsidR="00181250" w:rsidRPr="00E74C2B" w:rsidRDefault="00181250" w:rsidP="006E11EF">
      <w:pPr>
        <w:widowControl w:val="0"/>
        <w:spacing w:after="0" w:line="240" w:lineRule="auto"/>
        <w:ind w:firstLine="709"/>
        <w:jc w:val="both"/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</w:pPr>
      <w:r w:rsidRPr="00E74C2B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 xml:space="preserve">6.2. Квалификационные требования к стажу государственной гражданской службы или стажу работы по специальности, направлению подготовки </w:t>
      </w:r>
      <w:r w:rsidR="009F7F58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br/>
      </w:r>
      <w:r w:rsidRPr="00E74C2B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>не предъявляются.</w:t>
      </w:r>
    </w:p>
    <w:p w:rsidR="00181250" w:rsidRPr="00E74C2B" w:rsidRDefault="00181250" w:rsidP="006E11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</w:pPr>
      <w:r w:rsidRPr="00E74C2B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 xml:space="preserve">6.3. Наличие базовых знаний: </w:t>
      </w:r>
    </w:p>
    <w:p w:rsidR="00181250" w:rsidRPr="00E74C2B" w:rsidRDefault="00181250" w:rsidP="006E11EF">
      <w:pPr>
        <w:widowControl w:val="0"/>
        <w:spacing w:after="0" w:line="240" w:lineRule="auto"/>
        <w:ind w:firstLine="709"/>
        <w:jc w:val="both"/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</w:pPr>
      <w:r w:rsidRPr="00E74C2B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lastRenderedPageBreak/>
        <w:t>1) знание государственного языка Российской Федерации (русского языка);</w:t>
      </w:r>
    </w:p>
    <w:p w:rsidR="00181250" w:rsidRPr="00E74C2B" w:rsidRDefault="00181250" w:rsidP="006E11EF">
      <w:pPr>
        <w:widowControl w:val="0"/>
        <w:spacing w:after="0" w:line="240" w:lineRule="auto"/>
        <w:ind w:firstLine="709"/>
        <w:jc w:val="both"/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</w:pPr>
      <w:r w:rsidRPr="00E74C2B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>2) знание основ:</w:t>
      </w:r>
    </w:p>
    <w:p w:rsidR="00181250" w:rsidRPr="00E74C2B" w:rsidRDefault="00181250" w:rsidP="006E11EF">
      <w:pPr>
        <w:widowControl w:val="0"/>
        <w:spacing w:after="0" w:line="240" w:lineRule="auto"/>
        <w:ind w:firstLine="709"/>
        <w:jc w:val="both"/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</w:pPr>
      <w:r w:rsidRPr="00E74C2B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>а) Конституции Российской Федерации;</w:t>
      </w:r>
    </w:p>
    <w:p w:rsidR="00181250" w:rsidRPr="00E74C2B" w:rsidRDefault="00181250" w:rsidP="006E11EF">
      <w:pPr>
        <w:widowControl w:val="0"/>
        <w:spacing w:after="0" w:line="240" w:lineRule="auto"/>
        <w:ind w:firstLine="709"/>
        <w:jc w:val="both"/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</w:pPr>
      <w:r w:rsidRPr="00E74C2B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181250" w:rsidRPr="00E74C2B" w:rsidRDefault="00181250" w:rsidP="006E11EF">
      <w:pPr>
        <w:widowControl w:val="0"/>
        <w:spacing w:after="0" w:line="240" w:lineRule="auto"/>
        <w:ind w:firstLine="709"/>
        <w:jc w:val="both"/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</w:pPr>
      <w:r w:rsidRPr="00E74C2B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181250" w:rsidRPr="00E74C2B" w:rsidRDefault="00181250" w:rsidP="006E11EF">
      <w:pPr>
        <w:widowControl w:val="0"/>
        <w:spacing w:after="0" w:line="240" w:lineRule="auto"/>
        <w:ind w:firstLine="709"/>
        <w:jc w:val="both"/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</w:pPr>
      <w:r w:rsidRPr="00E74C2B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 xml:space="preserve">г) Федерального закона от 25 декабря 2008 г. № 273-ФЗ «О </w:t>
      </w:r>
      <w:r w:rsidR="0032280F" w:rsidRPr="00E74C2B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>противодействии коррупции</w:t>
      </w:r>
      <w:r w:rsidRPr="00E74C2B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>»;</w:t>
      </w:r>
    </w:p>
    <w:p w:rsidR="00181250" w:rsidRPr="00E74C2B" w:rsidRDefault="00181250" w:rsidP="006E11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</w:pPr>
      <w:r w:rsidRPr="00E74C2B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>3) знания в области информационно-коммуникационных технологий.</w:t>
      </w:r>
    </w:p>
    <w:p w:rsidR="00181250" w:rsidRPr="00E74C2B" w:rsidRDefault="00181250" w:rsidP="006E11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</w:pPr>
      <w:r w:rsidRPr="00E74C2B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>6.4. Наличие профессиональных знаний:</w:t>
      </w:r>
    </w:p>
    <w:p w:rsidR="00181250" w:rsidRPr="00E74C2B" w:rsidRDefault="00181250" w:rsidP="006E11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</w:pPr>
      <w:r w:rsidRPr="00E74C2B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 xml:space="preserve">6.4.1. В сфере законодательства Российской Федерации: </w:t>
      </w:r>
    </w:p>
    <w:p w:rsidR="00181250" w:rsidRPr="00E74C2B" w:rsidRDefault="00181250" w:rsidP="006E11EF">
      <w:pPr>
        <w:tabs>
          <w:tab w:val="left" w:pos="0"/>
        </w:tabs>
        <w:spacing w:after="0" w:line="240" w:lineRule="auto"/>
        <w:ind w:firstLine="709"/>
        <w:jc w:val="both"/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</w:pPr>
      <w:r w:rsidRPr="00E74C2B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>Гражданский кодекс Российской Федерации;</w:t>
      </w:r>
    </w:p>
    <w:p w:rsidR="00181250" w:rsidRPr="00E74C2B" w:rsidRDefault="00181250" w:rsidP="006E11EF">
      <w:pPr>
        <w:tabs>
          <w:tab w:val="left" w:pos="0"/>
        </w:tabs>
        <w:spacing w:after="0" w:line="240" w:lineRule="auto"/>
        <w:ind w:firstLine="709"/>
        <w:jc w:val="both"/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</w:pPr>
      <w:r w:rsidRPr="00E74C2B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 xml:space="preserve">Трудовой кодекс Российской Федерации; </w:t>
      </w:r>
    </w:p>
    <w:p w:rsidR="00181250" w:rsidRPr="00E74C2B" w:rsidRDefault="00181250" w:rsidP="006E11EF">
      <w:pPr>
        <w:tabs>
          <w:tab w:val="left" w:pos="0"/>
        </w:tabs>
        <w:spacing w:after="0" w:line="240" w:lineRule="auto"/>
        <w:ind w:firstLine="709"/>
        <w:jc w:val="both"/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</w:pPr>
      <w:r w:rsidRPr="00E74C2B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 xml:space="preserve">Федеральный закон </w:t>
      </w:r>
      <w:r w:rsidR="006E11EF" w:rsidRPr="00E74C2B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>от 08 августа 2001 г. № 129-ФЗ «</w:t>
      </w:r>
      <w:r w:rsidRPr="00E74C2B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 xml:space="preserve">О государственной регистрации юридических лиц и </w:t>
      </w:r>
      <w:r w:rsidR="006E11EF" w:rsidRPr="00E74C2B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>индивидуальных предпринимателей»</w:t>
      </w:r>
      <w:r w:rsidRPr="00E74C2B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 xml:space="preserve"> (с изменениями </w:t>
      </w:r>
      <w:r w:rsidR="009F7F58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br/>
      </w:r>
      <w:r w:rsidRPr="00E74C2B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>и дополнениями);</w:t>
      </w:r>
    </w:p>
    <w:p w:rsidR="00181250" w:rsidRPr="00E74C2B" w:rsidRDefault="00181250" w:rsidP="006E11EF">
      <w:pPr>
        <w:pStyle w:val="a8"/>
        <w:ind w:firstLine="709"/>
        <w:jc w:val="both"/>
        <w:rPr>
          <w:rStyle w:val="af9"/>
          <w:rFonts w:ascii="Times New Roman" w:hAnsi="Times New Roman"/>
          <w:i w:val="0"/>
          <w:color w:val="auto"/>
          <w:sz w:val="26"/>
          <w:szCs w:val="26"/>
          <w:lang w:val="ru-RU"/>
        </w:rPr>
      </w:pPr>
      <w:r w:rsidRPr="00E74C2B">
        <w:rPr>
          <w:rStyle w:val="af9"/>
          <w:rFonts w:ascii="Times New Roman" w:hAnsi="Times New Roman"/>
          <w:i w:val="0"/>
          <w:color w:val="auto"/>
          <w:sz w:val="26"/>
          <w:szCs w:val="26"/>
          <w:lang w:val="ru-RU"/>
        </w:rPr>
        <w:t xml:space="preserve">Федеральный закон от 28 декабря 2013 г. № 443-ФЗ «О федеральной информационной адресной системе и о внесении изменений в Федеральный закон </w:t>
      </w:r>
      <w:r w:rsidR="009F7F58">
        <w:rPr>
          <w:rStyle w:val="af9"/>
          <w:rFonts w:ascii="Times New Roman" w:hAnsi="Times New Roman"/>
          <w:i w:val="0"/>
          <w:color w:val="auto"/>
          <w:sz w:val="26"/>
          <w:szCs w:val="26"/>
          <w:lang w:val="ru-RU"/>
        </w:rPr>
        <w:br/>
      </w:r>
      <w:r w:rsidRPr="00E74C2B">
        <w:rPr>
          <w:rStyle w:val="af9"/>
          <w:rFonts w:ascii="Times New Roman" w:hAnsi="Times New Roman"/>
          <w:i w:val="0"/>
          <w:color w:val="auto"/>
          <w:sz w:val="26"/>
          <w:szCs w:val="26"/>
          <w:lang w:val="ru-RU"/>
        </w:rPr>
        <w:t>«Об общих принципах организации местного самоуправления в Российской Федерации»;</w:t>
      </w:r>
    </w:p>
    <w:p w:rsidR="00181250" w:rsidRPr="00E74C2B" w:rsidRDefault="00181250" w:rsidP="006E11EF">
      <w:pPr>
        <w:pStyle w:val="a8"/>
        <w:ind w:firstLine="709"/>
        <w:jc w:val="both"/>
        <w:rPr>
          <w:rStyle w:val="af9"/>
          <w:rFonts w:ascii="Times New Roman" w:hAnsi="Times New Roman"/>
          <w:i w:val="0"/>
          <w:color w:val="auto"/>
          <w:sz w:val="26"/>
          <w:szCs w:val="26"/>
          <w:lang w:val="ru-RU"/>
        </w:rPr>
      </w:pPr>
      <w:r w:rsidRPr="00E74C2B">
        <w:rPr>
          <w:rStyle w:val="af9"/>
          <w:rFonts w:ascii="Times New Roman" w:hAnsi="Times New Roman"/>
          <w:i w:val="0"/>
          <w:color w:val="auto"/>
          <w:sz w:val="26"/>
          <w:szCs w:val="26"/>
          <w:lang w:val="ru-RU"/>
        </w:rPr>
        <w:t>Закон Российской Федерации от 21 марта 1991 г. № 943-1 «О налоговых органах Российской Федерации»;</w:t>
      </w:r>
    </w:p>
    <w:p w:rsidR="00181250" w:rsidRPr="00E74C2B" w:rsidRDefault="00181250" w:rsidP="006E11EF">
      <w:pPr>
        <w:pStyle w:val="a8"/>
        <w:ind w:firstLine="709"/>
        <w:jc w:val="both"/>
        <w:rPr>
          <w:rStyle w:val="af9"/>
          <w:rFonts w:ascii="Times New Roman" w:hAnsi="Times New Roman"/>
          <w:i w:val="0"/>
          <w:color w:val="auto"/>
          <w:sz w:val="26"/>
          <w:szCs w:val="26"/>
          <w:lang w:val="ru-RU"/>
        </w:rPr>
      </w:pPr>
      <w:r w:rsidRPr="00E74C2B">
        <w:rPr>
          <w:rStyle w:val="af9"/>
          <w:rFonts w:ascii="Times New Roman" w:hAnsi="Times New Roman"/>
          <w:i w:val="0"/>
          <w:color w:val="auto"/>
          <w:sz w:val="26"/>
          <w:szCs w:val="26"/>
          <w:lang w:val="ru-RU"/>
        </w:rPr>
        <w:t xml:space="preserve">Федеральный закон Российской Федерации от 27 июля 2006 г. №152-ФЗ </w:t>
      </w:r>
      <w:r w:rsidR="009F7F58">
        <w:rPr>
          <w:rStyle w:val="af9"/>
          <w:rFonts w:ascii="Times New Roman" w:hAnsi="Times New Roman"/>
          <w:i w:val="0"/>
          <w:color w:val="auto"/>
          <w:sz w:val="26"/>
          <w:szCs w:val="26"/>
          <w:lang w:val="ru-RU"/>
        </w:rPr>
        <w:br/>
      </w:r>
      <w:r w:rsidRPr="00E74C2B">
        <w:rPr>
          <w:rStyle w:val="af9"/>
          <w:rFonts w:ascii="Times New Roman" w:hAnsi="Times New Roman"/>
          <w:i w:val="0"/>
          <w:color w:val="auto"/>
          <w:sz w:val="26"/>
          <w:szCs w:val="26"/>
          <w:lang w:val="ru-RU"/>
        </w:rPr>
        <w:t>«О персональных данных»;</w:t>
      </w:r>
    </w:p>
    <w:p w:rsidR="00181250" w:rsidRPr="00E74C2B" w:rsidRDefault="00181250" w:rsidP="006E11EF">
      <w:pPr>
        <w:pStyle w:val="a8"/>
        <w:ind w:firstLine="709"/>
        <w:jc w:val="both"/>
        <w:rPr>
          <w:rStyle w:val="af9"/>
          <w:rFonts w:ascii="Times New Roman" w:hAnsi="Times New Roman"/>
          <w:i w:val="0"/>
          <w:color w:val="auto"/>
          <w:sz w:val="26"/>
          <w:szCs w:val="26"/>
          <w:lang w:val="ru-RU"/>
        </w:rPr>
      </w:pPr>
      <w:r w:rsidRPr="00E74C2B">
        <w:rPr>
          <w:rStyle w:val="af9"/>
          <w:rFonts w:ascii="Times New Roman" w:hAnsi="Times New Roman"/>
          <w:i w:val="0"/>
          <w:color w:val="auto"/>
          <w:sz w:val="26"/>
          <w:szCs w:val="26"/>
          <w:lang w:val="ru-RU"/>
        </w:rPr>
        <w:t xml:space="preserve">Федеральный закон Российской Федерации от 6 апреля 2011 г. № 63-ФЗ </w:t>
      </w:r>
      <w:r w:rsidR="009F7F58">
        <w:rPr>
          <w:rStyle w:val="af9"/>
          <w:rFonts w:ascii="Times New Roman" w:hAnsi="Times New Roman"/>
          <w:i w:val="0"/>
          <w:color w:val="auto"/>
          <w:sz w:val="26"/>
          <w:szCs w:val="26"/>
          <w:lang w:val="ru-RU"/>
        </w:rPr>
        <w:br/>
      </w:r>
      <w:r w:rsidRPr="00E74C2B">
        <w:rPr>
          <w:rStyle w:val="af9"/>
          <w:rFonts w:ascii="Times New Roman" w:hAnsi="Times New Roman"/>
          <w:i w:val="0"/>
          <w:color w:val="auto"/>
          <w:sz w:val="26"/>
          <w:szCs w:val="26"/>
          <w:lang w:val="ru-RU"/>
        </w:rPr>
        <w:t>«Об электронной подписи»;</w:t>
      </w:r>
    </w:p>
    <w:p w:rsidR="00181250" w:rsidRPr="00E74C2B" w:rsidRDefault="00181250" w:rsidP="006E11EF">
      <w:pPr>
        <w:pStyle w:val="a8"/>
        <w:ind w:firstLine="709"/>
        <w:jc w:val="both"/>
        <w:rPr>
          <w:rStyle w:val="af9"/>
          <w:rFonts w:ascii="Times New Roman" w:hAnsi="Times New Roman"/>
          <w:i w:val="0"/>
          <w:color w:val="auto"/>
          <w:sz w:val="26"/>
          <w:szCs w:val="26"/>
          <w:lang w:val="ru-RU"/>
        </w:rPr>
      </w:pPr>
      <w:r w:rsidRPr="00E74C2B">
        <w:rPr>
          <w:rStyle w:val="af9"/>
          <w:rFonts w:ascii="Times New Roman" w:hAnsi="Times New Roman"/>
          <w:i w:val="0"/>
          <w:color w:val="auto"/>
          <w:sz w:val="26"/>
          <w:szCs w:val="26"/>
          <w:lang w:val="ru-RU"/>
        </w:rPr>
        <w:t>Федеральн</w:t>
      </w:r>
      <w:r w:rsidR="006E11EF" w:rsidRPr="00E74C2B">
        <w:rPr>
          <w:rStyle w:val="af9"/>
          <w:rFonts w:ascii="Times New Roman" w:hAnsi="Times New Roman"/>
          <w:i w:val="0"/>
          <w:color w:val="auto"/>
          <w:sz w:val="26"/>
          <w:szCs w:val="26"/>
          <w:lang w:val="ru-RU"/>
        </w:rPr>
        <w:t>ый закон от 02.05.2006 N 59-ФЗ «</w:t>
      </w:r>
      <w:r w:rsidRPr="00E74C2B">
        <w:rPr>
          <w:rStyle w:val="af9"/>
          <w:rFonts w:ascii="Times New Roman" w:hAnsi="Times New Roman"/>
          <w:i w:val="0"/>
          <w:color w:val="auto"/>
          <w:sz w:val="26"/>
          <w:szCs w:val="26"/>
          <w:lang w:val="ru-RU"/>
        </w:rPr>
        <w:t>О порядке рассмотрения обращен</w:t>
      </w:r>
      <w:r w:rsidR="006E11EF" w:rsidRPr="00E74C2B">
        <w:rPr>
          <w:rStyle w:val="af9"/>
          <w:rFonts w:ascii="Times New Roman" w:hAnsi="Times New Roman"/>
          <w:i w:val="0"/>
          <w:color w:val="auto"/>
          <w:sz w:val="26"/>
          <w:szCs w:val="26"/>
          <w:lang w:val="ru-RU"/>
        </w:rPr>
        <w:t>ий граждан Российской Федерации»;</w:t>
      </w:r>
    </w:p>
    <w:p w:rsidR="00181250" w:rsidRPr="00E74C2B" w:rsidRDefault="00181250" w:rsidP="006E11EF">
      <w:pPr>
        <w:pStyle w:val="a8"/>
        <w:ind w:firstLine="709"/>
        <w:jc w:val="both"/>
        <w:rPr>
          <w:rStyle w:val="af9"/>
          <w:rFonts w:ascii="Times New Roman" w:hAnsi="Times New Roman"/>
          <w:i w:val="0"/>
          <w:color w:val="auto"/>
          <w:sz w:val="26"/>
          <w:szCs w:val="26"/>
          <w:lang w:val="ru-RU"/>
        </w:rPr>
      </w:pPr>
      <w:r w:rsidRPr="00E74C2B">
        <w:rPr>
          <w:rStyle w:val="af9"/>
          <w:rFonts w:ascii="Times New Roman" w:hAnsi="Times New Roman"/>
          <w:i w:val="0"/>
          <w:color w:val="auto"/>
          <w:sz w:val="26"/>
          <w:szCs w:val="26"/>
          <w:lang w:val="ru-RU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181250" w:rsidRPr="00E74C2B" w:rsidRDefault="00181250" w:rsidP="006E11EF">
      <w:pPr>
        <w:pStyle w:val="a8"/>
        <w:ind w:firstLine="709"/>
        <w:jc w:val="both"/>
        <w:rPr>
          <w:rStyle w:val="af9"/>
          <w:rFonts w:ascii="Times New Roman" w:hAnsi="Times New Roman"/>
          <w:i w:val="0"/>
          <w:color w:val="auto"/>
          <w:sz w:val="26"/>
          <w:szCs w:val="26"/>
          <w:lang w:val="ru-RU"/>
        </w:rPr>
      </w:pPr>
      <w:r w:rsidRPr="00E74C2B">
        <w:rPr>
          <w:rStyle w:val="af9"/>
          <w:rFonts w:ascii="Times New Roman" w:hAnsi="Times New Roman"/>
          <w:i w:val="0"/>
          <w:color w:val="auto"/>
          <w:sz w:val="26"/>
          <w:szCs w:val="26"/>
          <w:lang w:val="ru-RU"/>
        </w:rPr>
        <w:t xml:space="preserve">Федеральный закон от 08 февраля 1998 г. № 14-ФЗ «Об обществах </w:t>
      </w:r>
      <w:r w:rsidR="009F7F58">
        <w:rPr>
          <w:rStyle w:val="af9"/>
          <w:rFonts w:ascii="Times New Roman" w:hAnsi="Times New Roman"/>
          <w:i w:val="0"/>
          <w:color w:val="auto"/>
          <w:sz w:val="26"/>
          <w:szCs w:val="26"/>
          <w:lang w:val="ru-RU"/>
        </w:rPr>
        <w:br/>
      </w:r>
      <w:r w:rsidRPr="00E74C2B">
        <w:rPr>
          <w:rStyle w:val="af9"/>
          <w:rFonts w:ascii="Times New Roman" w:hAnsi="Times New Roman"/>
          <w:i w:val="0"/>
          <w:color w:val="auto"/>
          <w:sz w:val="26"/>
          <w:szCs w:val="26"/>
          <w:lang w:val="ru-RU"/>
        </w:rPr>
        <w:t>с ограниченной ответственностью»;</w:t>
      </w:r>
    </w:p>
    <w:p w:rsidR="00181250" w:rsidRPr="00E74C2B" w:rsidRDefault="00181250" w:rsidP="006E11EF">
      <w:pPr>
        <w:pStyle w:val="a8"/>
        <w:ind w:firstLine="709"/>
        <w:jc w:val="both"/>
        <w:rPr>
          <w:rStyle w:val="af9"/>
          <w:rFonts w:ascii="Times New Roman" w:hAnsi="Times New Roman"/>
          <w:i w:val="0"/>
          <w:color w:val="auto"/>
          <w:sz w:val="26"/>
          <w:szCs w:val="26"/>
          <w:lang w:val="ru-RU"/>
        </w:rPr>
      </w:pPr>
      <w:r w:rsidRPr="00E74C2B">
        <w:rPr>
          <w:rStyle w:val="af9"/>
          <w:rFonts w:ascii="Times New Roman" w:hAnsi="Times New Roman"/>
          <w:i w:val="0"/>
          <w:color w:val="auto"/>
          <w:sz w:val="26"/>
          <w:szCs w:val="26"/>
          <w:lang w:val="ru-RU"/>
        </w:rPr>
        <w:t>Федеральный закон от 26 декабря 1995 г. № 208-ФЗ «Об акционерных обществах»;</w:t>
      </w:r>
    </w:p>
    <w:p w:rsidR="00C437E7" w:rsidRPr="00E74C2B" w:rsidRDefault="00C437E7" w:rsidP="006E11EF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E74C2B">
        <w:rPr>
          <w:rFonts w:ascii="Times New Roman" w:hAnsi="Times New Roman"/>
          <w:sz w:val="26"/>
          <w:szCs w:val="26"/>
          <w:lang w:val="ru-RU"/>
        </w:rPr>
        <w:t xml:space="preserve">Приказ Минфина России от 13.01.2020 </w:t>
      </w:r>
      <w:r w:rsidR="001078DD" w:rsidRPr="00E74C2B">
        <w:rPr>
          <w:rFonts w:ascii="Times New Roman" w:hAnsi="Times New Roman"/>
          <w:sz w:val="26"/>
          <w:szCs w:val="26"/>
          <w:lang w:val="ru-RU"/>
        </w:rPr>
        <w:t>№</w:t>
      </w:r>
      <w:r w:rsidRPr="00E74C2B">
        <w:rPr>
          <w:rFonts w:ascii="Times New Roman" w:hAnsi="Times New Roman"/>
          <w:sz w:val="26"/>
          <w:szCs w:val="26"/>
          <w:lang w:val="ru-RU"/>
        </w:rPr>
        <w:t xml:space="preserve"> ММВ-7-14/12@ </w:t>
      </w:r>
      <w:r w:rsidR="006E11EF" w:rsidRPr="00E74C2B">
        <w:rPr>
          <w:rFonts w:ascii="Times New Roman" w:hAnsi="Times New Roman"/>
          <w:sz w:val="26"/>
          <w:szCs w:val="26"/>
          <w:lang w:val="ru-RU"/>
        </w:rPr>
        <w:t>«</w:t>
      </w:r>
      <w:r w:rsidRPr="00E74C2B">
        <w:rPr>
          <w:rFonts w:ascii="Times New Roman" w:hAnsi="Times New Roman"/>
          <w:sz w:val="26"/>
          <w:szCs w:val="26"/>
          <w:lang w:val="ru-RU"/>
        </w:rPr>
        <w:t>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</w:t>
      </w:r>
      <w:r w:rsidR="006E11EF" w:rsidRPr="00E74C2B">
        <w:rPr>
          <w:rFonts w:ascii="Times New Roman" w:hAnsi="Times New Roman"/>
          <w:sz w:val="26"/>
          <w:szCs w:val="26"/>
          <w:lang w:val="ru-RU"/>
        </w:rPr>
        <w:t>стьянских (фермерских) хозяйств»</w:t>
      </w:r>
      <w:r w:rsidR="001078DD" w:rsidRPr="00E74C2B">
        <w:rPr>
          <w:rFonts w:ascii="Times New Roman" w:hAnsi="Times New Roman"/>
          <w:sz w:val="26"/>
          <w:szCs w:val="26"/>
          <w:lang w:val="ru-RU"/>
        </w:rPr>
        <w:t>.</w:t>
      </w:r>
    </w:p>
    <w:p w:rsidR="00181250" w:rsidRPr="00E74C2B" w:rsidRDefault="00181250" w:rsidP="006E11EF">
      <w:pPr>
        <w:pStyle w:val="a8"/>
        <w:ind w:firstLine="709"/>
        <w:jc w:val="both"/>
        <w:rPr>
          <w:rStyle w:val="af9"/>
          <w:rFonts w:ascii="Times New Roman" w:hAnsi="Times New Roman"/>
          <w:i w:val="0"/>
          <w:color w:val="auto"/>
          <w:sz w:val="26"/>
          <w:szCs w:val="26"/>
          <w:lang w:val="ru-RU"/>
        </w:rPr>
      </w:pPr>
      <w:r w:rsidRPr="00E74C2B">
        <w:rPr>
          <w:rStyle w:val="af9"/>
          <w:rFonts w:ascii="Times New Roman" w:hAnsi="Times New Roman"/>
          <w:i w:val="0"/>
          <w:color w:val="auto"/>
          <w:sz w:val="26"/>
          <w:szCs w:val="26"/>
          <w:lang w:val="ru-RU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81250" w:rsidRPr="00E74C2B" w:rsidRDefault="00181250" w:rsidP="006E11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</w:pPr>
      <w:r w:rsidRPr="00E74C2B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 xml:space="preserve">6.4.2. Иные профессиональные знания: </w:t>
      </w:r>
    </w:p>
    <w:p w:rsidR="00181250" w:rsidRPr="00E74C2B" w:rsidRDefault="00181250" w:rsidP="006E11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</w:pPr>
      <w:r w:rsidRPr="00E74C2B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>правил делового этикета;</w:t>
      </w:r>
    </w:p>
    <w:p w:rsidR="00181250" w:rsidRPr="00E74C2B" w:rsidRDefault="00181250" w:rsidP="006E11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</w:pPr>
      <w:r w:rsidRPr="00E74C2B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>порядка работы с обращениями граждан;</w:t>
      </w:r>
    </w:p>
    <w:p w:rsidR="00181250" w:rsidRPr="00E74C2B" w:rsidRDefault="00181250" w:rsidP="006E11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</w:pPr>
      <w:r w:rsidRPr="00E74C2B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181250" w:rsidRPr="00E74C2B" w:rsidRDefault="00181250" w:rsidP="006E11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</w:pPr>
      <w:r w:rsidRPr="00E74C2B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>порядка работы с персональными данными и конфиденциальной информацией;</w:t>
      </w:r>
    </w:p>
    <w:p w:rsidR="00181250" w:rsidRPr="00E74C2B" w:rsidRDefault="00181250" w:rsidP="006E11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</w:pPr>
      <w:r w:rsidRPr="00E74C2B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>инструкции по делопроизводству</w:t>
      </w:r>
    </w:p>
    <w:p w:rsidR="00181250" w:rsidRPr="00E74C2B" w:rsidRDefault="00181250" w:rsidP="006E11EF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</w:pPr>
      <w:r w:rsidRPr="00E74C2B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lastRenderedPageBreak/>
        <w:t xml:space="preserve"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</w:t>
      </w:r>
      <w:r w:rsidR="009F7F58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br/>
      </w:r>
      <w:r w:rsidRPr="00E74C2B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>и хранение документов;</w:t>
      </w:r>
    </w:p>
    <w:p w:rsidR="00181250" w:rsidRPr="00E74C2B" w:rsidRDefault="00181250" w:rsidP="006E11EF">
      <w:pPr>
        <w:pStyle w:val="a3"/>
        <w:tabs>
          <w:tab w:val="left" w:pos="426"/>
        </w:tabs>
        <w:spacing w:after="0" w:line="240" w:lineRule="auto"/>
        <w:ind w:left="0" w:firstLine="709"/>
        <w:jc w:val="both"/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</w:pPr>
      <w:r w:rsidRPr="00E74C2B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>Порядок взаимодействия территориальных органов ФНС России и ФКУ «Налог-Сервис» ФНС России при реализации с использованием АИС «Налог-3» функций централизованной обработки документов, представляемых в территориальные органы ФНС России при государственной регистрации юридических лиц и индивидуальных предпринимателей</w:t>
      </w:r>
      <w:r w:rsidR="001078DD" w:rsidRPr="00E74C2B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>.</w:t>
      </w:r>
    </w:p>
    <w:p w:rsidR="00181250" w:rsidRPr="00E74C2B" w:rsidRDefault="00181250" w:rsidP="006E11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</w:pPr>
      <w:r w:rsidRPr="00E74C2B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>6.5. Наличие функциональных знаний:</w:t>
      </w:r>
    </w:p>
    <w:p w:rsidR="006E11EF" w:rsidRPr="00E74C2B" w:rsidRDefault="00181250" w:rsidP="006E11EF">
      <w:pPr>
        <w:pStyle w:val="a8"/>
        <w:numPr>
          <w:ilvl w:val="0"/>
          <w:numId w:val="21"/>
        </w:numPr>
        <w:ind w:left="0" w:firstLine="709"/>
        <w:jc w:val="both"/>
        <w:rPr>
          <w:rStyle w:val="af9"/>
          <w:rFonts w:ascii="Times New Roman" w:eastAsiaTheme="minorHAnsi" w:hAnsi="Times New Roman"/>
          <w:i w:val="0"/>
          <w:color w:val="auto"/>
          <w:sz w:val="26"/>
          <w:szCs w:val="26"/>
          <w:lang w:val="ru-RU"/>
        </w:rPr>
      </w:pPr>
      <w:r w:rsidRPr="00E74C2B">
        <w:rPr>
          <w:rStyle w:val="af9"/>
          <w:rFonts w:ascii="Times New Roman" w:eastAsiaTheme="minorHAnsi" w:hAnsi="Times New Roman"/>
          <w:i w:val="0"/>
          <w:color w:val="auto"/>
          <w:sz w:val="26"/>
          <w:szCs w:val="26"/>
          <w:lang w:val="ru-RU"/>
        </w:rPr>
        <w:t>принципы предоставления государственных услуг;</w:t>
      </w:r>
    </w:p>
    <w:p w:rsidR="006E11EF" w:rsidRPr="00E74C2B" w:rsidRDefault="00181250" w:rsidP="006E11EF">
      <w:pPr>
        <w:pStyle w:val="a8"/>
        <w:numPr>
          <w:ilvl w:val="0"/>
          <w:numId w:val="21"/>
        </w:numPr>
        <w:ind w:left="0" w:firstLine="709"/>
        <w:jc w:val="both"/>
        <w:rPr>
          <w:rStyle w:val="af9"/>
          <w:rFonts w:ascii="Times New Roman" w:eastAsiaTheme="minorHAnsi" w:hAnsi="Times New Roman"/>
          <w:i w:val="0"/>
          <w:color w:val="auto"/>
          <w:sz w:val="26"/>
          <w:szCs w:val="26"/>
          <w:lang w:val="ru-RU"/>
        </w:rPr>
      </w:pPr>
      <w:r w:rsidRPr="00E74C2B">
        <w:rPr>
          <w:rStyle w:val="af9"/>
          <w:rFonts w:ascii="Times New Roman" w:eastAsiaTheme="minorHAnsi" w:hAnsi="Times New Roman"/>
          <w:i w:val="0"/>
          <w:color w:val="auto"/>
          <w:sz w:val="26"/>
          <w:szCs w:val="26"/>
          <w:lang w:val="ru-RU"/>
        </w:rPr>
        <w:t>требования к предоставлению государственных услуг;</w:t>
      </w:r>
    </w:p>
    <w:p w:rsidR="006E11EF" w:rsidRPr="00E74C2B" w:rsidRDefault="00181250" w:rsidP="006E11EF">
      <w:pPr>
        <w:pStyle w:val="a8"/>
        <w:numPr>
          <w:ilvl w:val="0"/>
          <w:numId w:val="21"/>
        </w:numPr>
        <w:ind w:left="0" w:firstLine="709"/>
        <w:jc w:val="both"/>
        <w:rPr>
          <w:rStyle w:val="af9"/>
          <w:rFonts w:ascii="Times New Roman" w:eastAsiaTheme="minorHAnsi" w:hAnsi="Times New Roman"/>
          <w:i w:val="0"/>
          <w:color w:val="auto"/>
          <w:sz w:val="26"/>
          <w:szCs w:val="26"/>
          <w:lang w:val="ru-RU"/>
        </w:rPr>
      </w:pPr>
      <w:r w:rsidRPr="00E74C2B">
        <w:rPr>
          <w:rStyle w:val="af9"/>
          <w:rFonts w:ascii="Times New Roman" w:eastAsiaTheme="minorHAnsi" w:hAnsi="Times New Roman"/>
          <w:i w:val="0"/>
          <w:color w:val="auto"/>
          <w:sz w:val="26"/>
          <w:szCs w:val="26"/>
          <w:lang w:val="ru-RU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6E11EF" w:rsidRPr="00E74C2B" w:rsidRDefault="00181250" w:rsidP="006E11EF">
      <w:pPr>
        <w:pStyle w:val="a8"/>
        <w:numPr>
          <w:ilvl w:val="0"/>
          <w:numId w:val="21"/>
        </w:numPr>
        <w:ind w:left="0" w:firstLine="709"/>
        <w:jc w:val="both"/>
        <w:rPr>
          <w:rStyle w:val="af9"/>
          <w:rFonts w:ascii="Times New Roman" w:eastAsiaTheme="minorHAnsi" w:hAnsi="Times New Roman"/>
          <w:i w:val="0"/>
          <w:color w:val="auto"/>
          <w:sz w:val="26"/>
          <w:szCs w:val="26"/>
          <w:lang w:val="ru-RU"/>
        </w:rPr>
      </w:pPr>
      <w:r w:rsidRPr="00E74C2B">
        <w:rPr>
          <w:rStyle w:val="af9"/>
          <w:rFonts w:ascii="Times New Roman" w:eastAsiaTheme="minorHAnsi" w:hAnsi="Times New Roman"/>
          <w:i w:val="0"/>
          <w:color w:val="auto"/>
          <w:sz w:val="26"/>
          <w:szCs w:val="26"/>
          <w:lang w:val="ru-RU"/>
        </w:rPr>
        <w:t>порядок предоставления государственных услуг в электронной форме;</w:t>
      </w:r>
    </w:p>
    <w:p w:rsidR="006E11EF" w:rsidRPr="00E74C2B" w:rsidRDefault="00181250" w:rsidP="006E11EF">
      <w:pPr>
        <w:pStyle w:val="a8"/>
        <w:numPr>
          <w:ilvl w:val="0"/>
          <w:numId w:val="21"/>
        </w:numPr>
        <w:ind w:left="0" w:firstLine="709"/>
        <w:jc w:val="both"/>
        <w:rPr>
          <w:rStyle w:val="af9"/>
          <w:rFonts w:ascii="Times New Roman" w:eastAsiaTheme="minorHAnsi" w:hAnsi="Times New Roman"/>
          <w:i w:val="0"/>
          <w:color w:val="auto"/>
          <w:sz w:val="26"/>
          <w:szCs w:val="26"/>
          <w:lang w:val="ru-RU"/>
        </w:rPr>
      </w:pPr>
      <w:r w:rsidRPr="00E74C2B">
        <w:rPr>
          <w:rStyle w:val="af9"/>
          <w:rFonts w:ascii="Times New Roman" w:eastAsiaTheme="minorHAnsi" w:hAnsi="Times New Roman"/>
          <w:i w:val="0"/>
          <w:color w:val="auto"/>
          <w:sz w:val="26"/>
          <w:szCs w:val="26"/>
          <w:lang w:val="ru-RU"/>
        </w:rPr>
        <w:t>понятие и принципы функционирования, назначение портала государственных услуг;</w:t>
      </w:r>
    </w:p>
    <w:p w:rsidR="006E11EF" w:rsidRPr="00E74C2B" w:rsidRDefault="00181250" w:rsidP="006E11EF">
      <w:pPr>
        <w:pStyle w:val="a8"/>
        <w:numPr>
          <w:ilvl w:val="0"/>
          <w:numId w:val="21"/>
        </w:numPr>
        <w:ind w:left="0" w:firstLine="709"/>
        <w:jc w:val="both"/>
        <w:rPr>
          <w:rStyle w:val="af9"/>
          <w:rFonts w:ascii="Times New Roman" w:eastAsiaTheme="minorHAnsi" w:hAnsi="Times New Roman"/>
          <w:i w:val="0"/>
          <w:color w:val="auto"/>
          <w:sz w:val="26"/>
          <w:szCs w:val="26"/>
          <w:lang w:val="ru-RU"/>
        </w:rPr>
      </w:pPr>
      <w:r w:rsidRPr="00E74C2B">
        <w:rPr>
          <w:rStyle w:val="af9"/>
          <w:rFonts w:ascii="Times New Roman" w:eastAsiaTheme="minorHAnsi" w:hAnsi="Times New Roman"/>
          <w:i w:val="0"/>
          <w:color w:val="auto"/>
          <w:sz w:val="26"/>
          <w:szCs w:val="26"/>
          <w:lang w:val="ru-RU"/>
        </w:rPr>
        <w:t>права заявителей при получении государственных услуг;</w:t>
      </w:r>
    </w:p>
    <w:p w:rsidR="006E11EF" w:rsidRPr="00E74C2B" w:rsidRDefault="00181250" w:rsidP="006E11EF">
      <w:pPr>
        <w:pStyle w:val="a8"/>
        <w:numPr>
          <w:ilvl w:val="0"/>
          <w:numId w:val="21"/>
        </w:numPr>
        <w:ind w:left="0" w:firstLine="709"/>
        <w:jc w:val="both"/>
        <w:rPr>
          <w:rStyle w:val="af9"/>
          <w:rFonts w:ascii="Times New Roman" w:eastAsiaTheme="minorHAnsi" w:hAnsi="Times New Roman"/>
          <w:i w:val="0"/>
          <w:color w:val="auto"/>
          <w:sz w:val="26"/>
          <w:szCs w:val="26"/>
          <w:lang w:val="ru-RU"/>
        </w:rPr>
      </w:pPr>
      <w:r w:rsidRPr="00E74C2B">
        <w:rPr>
          <w:rStyle w:val="af9"/>
          <w:rFonts w:ascii="Times New Roman" w:eastAsiaTheme="minorHAnsi" w:hAnsi="Times New Roman"/>
          <w:i w:val="0"/>
          <w:color w:val="auto"/>
          <w:sz w:val="26"/>
          <w:szCs w:val="26"/>
          <w:lang w:val="ru-RU"/>
        </w:rPr>
        <w:t>обязанности государственных органов, предоставляющих государственные услуги;</w:t>
      </w:r>
    </w:p>
    <w:p w:rsidR="00181250" w:rsidRPr="00E74C2B" w:rsidRDefault="00181250" w:rsidP="006E11EF">
      <w:pPr>
        <w:pStyle w:val="a8"/>
        <w:numPr>
          <w:ilvl w:val="0"/>
          <w:numId w:val="21"/>
        </w:numPr>
        <w:ind w:left="0" w:firstLine="709"/>
        <w:jc w:val="both"/>
        <w:rPr>
          <w:rStyle w:val="af9"/>
          <w:rFonts w:ascii="Times New Roman" w:eastAsiaTheme="minorHAnsi" w:hAnsi="Times New Roman"/>
          <w:i w:val="0"/>
          <w:color w:val="auto"/>
          <w:sz w:val="26"/>
          <w:szCs w:val="26"/>
          <w:lang w:val="ru-RU"/>
        </w:rPr>
      </w:pPr>
      <w:r w:rsidRPr="00E74C2B">
        <w:rPr>
          <w:rStyle w:val="af9"/>
          <w:rFonts w:ascii="Times New Roman" w:eastAsiaTheme="minorHAnsi" w:hAnsi="Times New Roman"/>
          <w:i w:val="0"/>
          <w:color w:val="auto"/>
          <w:sz w:val="26"/>
          <w:szCs w:val="26"/>
          <w:lang w:val="ru-RU"/>
        </w:rPr>
        <w:t>стандарт предоставления государственной услуги: требования и порядок разработки.</w:t>
      </w:r>
    </w:p>
    <w:p w:rsidR="00181250" w:rsidRPr="00E74C2B" w:rsidRDefault="00181250" w:rsidP="006E11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</w:pPr>
      <w:r w:rsidRPr="00E74C2B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181250" w:rsidRPr="00E74C2B" w:rsidRDefault="00181250" w:rsidP="006E11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</w:pPr>
      <w:r w:rsidRPr="00E74C2B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 xml:space="preserve">6.7. Наличие профессиональных умений: </w:t>
      </w:r>
    </w:p>
    <w:p w:rsidR="00181250" w:rsidRPr="00E74C2B" w:rsidRDefault="00181250" w:rsidP="006E11EF">
      <w:pPr>
        <w:pStyle w:val="a8"/>
        <w:ind w:firstLine="709"/>
        <w:jc w:val="both"/>
        <w:rPr>
          <w:rStyle w:val="af9"/>
          <w:rFonts w:ascii="Times New Roman" w:hAnsi="Times New Roman"/>
          <w:i w:val="0"/>
          <w:color w:val="auto"/>
          <w:sz w:val="26"/>
          <w:szCs w:val="26"/>
          <w:lang w:val="ru-RU"/>
        </w:rPr>
      </w:pPr>
      <w:r w:rsidRPr="00E74C2B">
        <w:rPr>
          <w:rStyle w:val="af9"/>
          <w:rFonts w:ascii="Times New Roman" w:hAnsi="Times New Roman"/>
          <w:i w:val="0"/>
          <w:color w:val="auto"/>
          <w:sz w:val="26"/>
          <w:szCs w:val="26"/>
          <w:lang w:val="ru-RU"/>
        </w:rPr>
        <w:t>осуществлять государственную регистрацию и учет физических лиц, юридических лиц, индивидуальных предпринимателей и фермерских хозяйств (КФК);</w:t>
      </w:r>
    </w:p>
    <w:p w:rsidR="00181250" w:rsidRPr="00E74C2B" w:rsidRDefault="00181250" w:rsidP="006E11EF">
      <w:pPr>
        <w:pStyle w:val="a8"/>
        <w:ind w:firstLine="709"/>
        <w:jc w:val="both"/>
        <w:rPr>
          <w:rStyle w:val="af9"/>
          <w:rFonts w:ascii="Times New Roman" w:hAnsi="Times New Roman"/>
          <w:i w:val="0"/>
          <w:color w:val="auto"/>
          <w:sz w:val="26"/>
          <w:szCs w:val="26"/>
          <w:lang w:val="ru-RU"/>
        </w:rPr>
      </w:pPr>
      <w:r w:rsidRPr="00E74C2B">
        <w:rPr>
          <w:rStyle w:val="af9"/>
          <w:rFonts w:ascii="Times New Roman" w:hAnsi="Times New Roman"/>
          <w:i w:val="0"/>
          <w:color w:val="auto"/>
          <w:sz w:val="26"/>
          <w:szCs w:val="26"/>
          <w:lang w:val="ru-RU"/>
        </w:rPr>
        <w:t xml:space="preserve">ведение федеральных информационных ресурсов – ЕГРЮЛ, ЕГРИП </w:t>
      </w:r>
      <w:r w:rsidR="009F7F58">
        <w:rPr>
          <w:rStyle w:val="af9"/>
          <w:rFonts w:ascii="Times New Roman" w:hAnsi="Times New Roman"/>
          <w:i w:val="0"/>
          <w:color w:val="auto"/>
          <w:sz w:val="26"/>
          <w:szCs w:val="26"/>
          <w:lang w:val="ru-RU"/>
        </w:rPr>
        <w:br/>
      </w:r>
      <w:r w:rsidR="004126A7" w:rsidRPr="00E74C2B">
        <w:rPr>
          <w:rStyle w:val="af9"/>
          <w:rFonts w:ascii="Times New Roman" w:hAnsi="Times New Roman"/>
          <w:i w:val="0"/>
          <w:color w:val="auto"/>
          <w:sz w:val="26"/>
          <w:szCs w:val="26"/>
          <w:lang w:val="ru-RU"/>
        </w:rPr>
        <w:t>и</w:t>
      </w:r>
      <w:r w:rsidRPr="00E74C2B">
        <w:rPr>
          <w:rStyle w:val="af9"/>
          <w:rFonts w:ascii="Times New Roman" w:hAnsi="Times New Roman"/>
          <w:i w:val="0"/>
          <w:color w:val="auto"/>
          <w:sz w:val="26"/>
          <w:szCs w:val="26"/>
          <w:lang w:val="ru-RU"/>
        </w:rPr>
        <w:t xml:space="preserve"> предоставления содержащихся в них сведений;</w:t>
      </w:r>
    </w:p>
    <w:p w:rsidR="00181250" w:rsidRPr="00E74C2B" w:rsidRDefault="00181250" w:rsidP="006E11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</w:pPr>
      <w:r w:rsidRPr="00E74C2B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 xml:space="preserve">умения необходимые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</w:t>
      </w:r>
      <w:r w:rsidR="009F7F58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br/>
      </w:r>
      <w:r w:rsidRPr="00E74C2B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 xml:space="preserve">с внутренними и периферийными устройствами компьютера, информационно-коммуникационными сетями (в том числе с сетью Интернет), в операционной системе, </w:t>
      </w:r>
      <w:r w:rsidR="009F7F58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br/>
      </w:r>
      <w:r w:rsidRPr="00E74C2B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 xml:space="preserve">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</w:t>
      </w:r>
      <w:r w:rsidR="009F7F58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br/>
      </w:r>
      <w:r w:rsidRPr="00E74C2B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>в электронных документах, подготовки деловой корреспонденции и актов инспекции.</w:t>
      </w:r>
    </w:p>
    <w:p w:rsidR="00181250" w:rsidRPr="00E74C2B" w:rsidRDefault="00181250" w:rsidP="006E11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</w:pPr>
      <w:r w:rsidRPr="00E74C2B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 xml:space="preserve">6.8. Наличие функциональных умений: </w:t>
      </w:r>
    </w:p>
    <w:p w:rsidR="00181250" w:rsidRPr="00E74C2B" w:rsidRDefault="00181250" w:rsidP="006E11EF">
      <w:pPr>
        <w:spacing w:after="0" w:line="240" w:lineRule="auto"/>
        <w:ind w:firstLine="709"/>
        <w:contextualSpacing/>
        <w:jc w:val="both"/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</w:pPr>
      <w:r w:rsidRPr="00E74C2B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>подготовка аналитических, информационных и других материалов;</w:t>
      </w:r>
    </w:p>
    <w:p w:rsidR="00181250" w:rsidRPr="00E74C2B" w:rsidRDefault="00181250" w:rsidP="006E11EF">
      <w:pPr>
        <w:spacing w:after="0" w:line="240" w:lineRule="auto"/>
        <w:ind w:firstLine="709"/>
        <w:contextualSpacing/>
        <w:jc w:val="both"/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</w:pPr>
      <w:r w:rsidRPr="00E74C2B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>прием и согласование документации, заявок, заявлений;</w:t>
      </w:r>
    </w:p>
    <w:p w:rsidR="00181250" w:rsidRPr="00E74C2B" w:rsidRDefault="00181250" w:rsidP="006E11EF">
      <w:pPr>
        <w:spacing w:after="0" w:line="240" w:lineRule="auto"/>
        <w:ind w:firstLine="709"/>
        <w:contextualSpacing/>
        <w:jc w:val="both"/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</w:pPr>
      <w:r w:rsidRPr="00E74C2B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181250" w:rsidRPr="00E74C2B" w:rsidRDefault="00181250" w:rsidP="006E11EF">
      <w:pPr>
        <w:spacing w:after="0" w:line="240" w:lineRule="auto"/>
        <w:ind w:firstLine="709"/>
        <w:contextualSpacing/>
        <w:jc w:val="both"/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</w:pPr>
      <w:r w:rsidRPr="00E74C2B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>регистрация прав, предметов;</w:t>
      </w:r>
    </w:p>
    <w:p w:rsidR="00181250" w:rsidRPr="00E74C2B" w:rsidRDefault="00181250" w:rsidP="006E11EF">
      <w:pPr>
        <w:spacing w:after="0" w:line="240" w:lineRule="auto"/>
        <w:ind w:firstLine="709"/>
        <w:contextualSpacing/>
        <w:jc w:val="both"/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</w:pPr>
      <w:r w:rsidRPr="00E74C2B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>проведение консультаций;</w:t>
      </w:r>
    </w:p>
    <w:p w:rsidR="00181250" w:rsidRPr="00E74C2B" w:rsidRDefault="00181250" w:rsidP="006E11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</w:pPr>
      <w:r w:rsidRPr="00E74C2B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>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услуги.</w:t>
      </w:r>
    </w:p>
    <w:p w:rsidR="0056216F" w:rsidRDefault="0056216F" w:rsidP="001812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181250" w:rsidRPr="00E74C2B" w:rsidRDefault="00181250" w:rsidP="001812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E74C2B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III. Должностные обязанности, права и ответственность</w:t>
      </w:r>
    </w:p>
    <w:p w:rsidR="00181250" w:rsidRPr="00E74C2B" w:rsidRDefault="00181250" w:rsidP="001812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181250" w:rsidRPr="00E74C2B" w:rsidRDefault="00181250" w:rsidP="006E11EF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E74C2B">
        <w:rPr>
          <w:rFonts w:ascii="Times New Roman" w:hAnsi="Times New Roman" w:cs="Times New Roman"/>
          <w:sz w:val="26"/>
          <w:szCs w:val="26"/>
          <w:lang w:eastAsia="ru-RU"/>
        </w:rPr>
        <w:t xml:space="preserve">Основные права и обязанности </w:t>
      </w:r>
      <w:r w:rsidRPr="00E74C2B">
        <w:rPr>
          <w:rFonts w:ascii="Times New Roman" w:hAnsi="Times New Roman"/>
          <w:sz w:val="26"/>
          <w:szCs w:val="26"/>
          <w:u w:val="single"/>
        </w:rPr>
        <w:t>главного государственного налогового инспектора</w:t>
      </w:r>
      <w:r w:rsidRPr="00E74C2B">
        <w:rPr>
          <w:rFonts w:ascii="Times New Roman" w:hAnsi="Times New Roman" w:cs="Times New Roman"/>
          <w:sz w:val="26"/>
          <w:szCs w:val="26"/>
          <w:lang w:eastAsia="ru-RU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№79-ФЗ «О государственной гражданской службе Российской Федерации».</w:t>
      </w:r>
    </w:p>
    <w:p w:rsidR="00181250" w:rsidRPr="00E74C2B" w:rsidRDefault="00181250" w:rsidP="006E11EF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E74C2B">
        <w:rPr>
          <w:rFonts w:ascii="Times New Roman" w:hAnsi="Times New Roman" w:cs="Times New Roman"/>
          <w:sz w:val="26"/>
          <w:szCs w:val="26"/>
          <w:lang w:eastAsia="ru-RU"/>
        </w:rPr>
        <w:t xml:space="preserve">В целях реализации задач и функций, возложенных на отдел работы </w:t>
      </w:r>
      <w:r w:rsidR="009F7F58">
        <w:rPr>
          <w:rFonts w:ascii="Times New Roman" w:hAnsi="Times New Roman" w:cs="Times New Roman"/>
          <w:sz w:val="26"/>
          <w:szCs w:val="26"/>
          <w:lang w:eastAsia="ru-RU"/>
        </w:rPr>
        <w:br/>
      </w:r>
      <w:r w:rsidRPr="00E74C2B">
        <w:rPr>
          <w:rFonts w:ascii="Times New Roman" w:hAnsi="Times New Roman" w:cs="Times New Roman"/>
          <w:sz w:val="26"/>
          <w:szCs w:val="26"/>
          <w:lang w:eastAsia="ru-RU"/>
        </w:rPr>
        <w:t xml:space="preserve">с заявителями №1, </w:t>
      </w:r>
      <w:r w:rsidRPr="00E74C2B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Pr="00E74C2B">
        <w:rPr>
          <w:rFonts w:ascii="Times New Roman" w:hAnsi="Times New Roman" w:cs="Times New Roman"/>
          <w:sz w:val="26"/>
          <w:szCs w:val="26"/>
          <w:lang w:eastAsia="ru-RU"/>
        </w:rPr>
        <w:t xml:space="preserve"> обязан:</w:t>
      </w:r>
    </w:p>
    <w:p w:rsidR="00181250" w:rsidRPr="00E74C2B" w:rsidRDefault="00181250" w:rsidP="006E11EF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74C2B">
        <w:rPr>
          <w:rFonts w:ascii="Times New Roman" w:hAnsi="Times New Roman" w:cs="Times New Roman"/>
          <w:sz w:val="26"/>
          <w:szCs w:val="26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181250" w:rsidRPr="00E74C2B" w:rsidRDefault="00181250" w:rsidP="006E11EF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74C2B">
        <w:rPr>
          <w:rFonts w:ascii="Times New Roman" w:hAnsi="Times New Roman" w:cs="Times New Roman"/>
          <w:bCs/>
          <w:iCs/>
          <w:sz w:val="26"/>
          <w:szCs w:val="26"/>
        </w:rPr>
        <w:t xml:space="preserve">осуществлять приём заявлений на государственную регистрацию юридического лица, документов о внесении изменений в ЕГРЮЛ и учредительные документы юридического лица, сведений о юридическом лице, но не связанных с внесением </w:t>
      </w:r>
      <w:r w:rsidR="009F7F58">
        <w:rPr>
          <w:rFonts w:ascii="Times New Roman" w:hAnsi="Times New Roman" w:cs="Times New Roman"/>
          <w:bCs/>
          <w:iCs/>
          <w:sz w:val="26"/>
          <w:szCs w:val="26"/>
        </w:rPr>
        <w:br/>
      </w:r>
      <w:r w:rsidRPr="00E74C2B">
        <w:rPr>
          <w:rFonts w:ascii="Times New Roman" w:hAnsi="Times New Roman" w:cs="Times New Roman"/>
          <w:bCs/>
          <w:iCs/>
          <w:sz w:val="26"/>
          <w:szCs w:val="26"/>
        </w:rPr>
        <w:t>в учредительные документы, заявлений о реорганизации и ликвидации юридических лиц;</w:t>
      </w:r>
    </w:p>
    <w:p w:rsidR="00181250" w:rsidRPr="00E74C2B" w:rsidRDefault="00181250" w:rsidP="006E11EF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74C2B">
        <w:rPr>
          <w:rFonts w:ascii="Times New Roman" w:hAnsi="Times New Roman" w:cs="Times New Roman"/>
          <w:bCs/>
          <w:iCs/>
          <w:sz w:val="26"/>
          <w:szCs w:val="26"/>
        </w:rPr>
        <w:t xml:space="preserve">осуществлять контроль за своевременным исполнением поступающих в отдел писем, а также предоставление необходимой информации в отдел общего </w:t>
      </w:r>
      <w:r w:rsidR="009F7F58">
        <w:rPr>
          <w:rFonts w:ascii="Times New Roman" w:hAnsi="Times New Roman" w:cs="Times New Roman"/>
          <w:bCs/>
          <w:iCs/>
          <w:sz w:val="26"/>
          <w:szCs w:val="26"/>
        </w:rPr>
        <w:br/>
      </w:r>
      <w:r w:rsidRPr="00E74C2B">
        <w:rPr>
          <w:rFonts w:ascii="Times New Roman" w:hAnsi="Times New Roman" w:cs="Times New Roman"/>
          <w:bCs/>
          <w:iCs/>
          <w:sz w:val="26"/>
          <w:szCs w:val="26"/>
        </w:rPr>
        <w:t>и хозяйственного обеспечения для формирования отчета в УФНС России по г. Москве по соблюдению исполнительской дисциплины;</w:t>
      </w:r>
    </w:p>
    <w:p w:rsidR="00181250" w:rsidRPr="00E74C2B" w:rsidRDefault="00181250" w:rsidP="006E11EF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74C2B">
        <w:rPr>
          <w:rFonts w:ascii="Times New Roman" w:hAnsi="Times New Roman" w:cs="Times New Roman"/>
          <w:bCs/>
          <w:iCs/>
          <w:sz w:val="26"/>
          <w:szCs w:val="26"/>
        </w:rPr>
        <w:t>выдавать документы, являющихся результатом государственной регистрации юридического лица;</w:t>
      </w:r>
    </w:p>
    <w:p w:rsidR="00302DC8" w:rsidRPr="00E74C2B" w:rsidRDefault="00181250" w:rsidP="006E11EF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74C2B">
        <w:rPr>
          <w:rFonts w:ascii="Times New Roman" w:hAnsi="Times New Roman" w:cs="Times New Roman"/>
          <w:bCs/>
          <w:iCs/>
          <w:sz w:val="26"/>
          <w:szCs w:val="26"/>
        </w:rPr>
        <w:t xml:space="preserve">принимать от заинтересованных лиц и анализировать заявления об ошибках </w:t>
      </w:r>
      <w:r w:rsidR="009F7F58">
        <w:rPr>
          <w:rFonts w:ascii="Times New Roman" w:hAnsi="Times New Roman" w:cs="Times New Roman"/>
          <w:bCs/>
          <w:iCs/>
          <w:sz w:val="26"/>
          <w:szCs w:val="26"/>
        </w:rPr>
        <w:br/>
      </w:r>
      <w:r w:rsidRPr="00E74C2B">
        <w:rPr>
          <w:rFonts w:ascii="Times New Roman" w:hAnsi="Times New Roman" w:cs="Times New Roman"/>
          <w:bCs/>
          <w:iCs/>
          <w:sz w:val="26"/>
          <w:szCs w:val="26"/>
        </w:rPr>
        <w:t>в базе данных ЕГРЮЛ допущенных регистрирующим органом;</w:t>
      </w:r>
    </w:p>
    <w:p w:rsidR="00302DC8" w:rsidRPr="00E74C2B" w:rsidRDefault="00302DC8" w:rsidP="006E11EF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74C2B">
        <w:rPr>
          <w:rFonts w:ascii="Times New Roman" w:hAnsi="Times New Roman" w:cs="Times New Roman"/>
          <w:bCs/>
          <w:iCs/>
          <w:sz w:val="26"/>
          <w:szCs w:val="26"/>
        </w:rPr>
        <w:t xml:space="preserve"> осуществлять регистрацию пользователей Удостоверяющего Центра;</w:t>
      </w:r>
    </w:p>
    <w:p w:rsidR="00302DC8" w:rsidRPr="00E74C2B" w:rsidRDefault="00302DC8" w:rsidP="006E11EF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74C2B">
        <w:rPr>
          <w:rFonts w:ascii="Times New Roman" w:hAnsi="Times New Roman" w:cs="Times New Roman"/>
          <w:bCs/>
          <w:iCs/>
          <w:sz w:val="26"/>
          <w:szCs w:val="26"/>
        </w:rPr>
        <w:t>осуществлять ведение реестра зарегистрированных пользователей Удостоверяющего центра;</w:t>
      </w:r>
    </w:p>
    <w:p w:rsidR="00302DC8" w:rsidRPr="00E74C2B" w:rsidRDefault="00302DC8" w:rsidP="006E11EF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74C2B">
        <w:rPr>
          <w:rFonts w:ascii="Times New Roman" w:hAnsi="Times New Roman" w:cs="Times New Roman"/>
          <w:bCs/>
          <w:iCs/>
          <w:sz w:val="26"/>
          <w:szCs w:val="26"/>
        </w:rPr>
        <w:t xml:space="preserve"> осуществлять распространение средств электронной подписи и шифрования;</w:t>
      </w:r>
    </w:p>
    <w:p w:rsidR="00302DC8" w:rsidRPr="00E74C2B" w:rsidRDefault="00302DC8" w:rsidP="006E11EF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74C2B">
        <w:rPr>
          <w:rFonts w:ascii="Times New Roman" w:hAnsi="Times New Roman" w:cs="Times New Roman"/>
          <w:bCs/>
          <w:iCs/>
          <w:sz w:val="26"/>
          <w:szCs w:val="26"/>
        </w:rPr>
        <w:t>осуществлять идентификацию пользователя удостоверяющего центра;</w:t>
      </w:r>
    </w:p>
    <w:p w:rsidR="00302DC8" w:rsidRPr="00E74C2B" w:rsidRDefault="00302DC8" w:rsidP="006E11EF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74C2B">
        <w:rPr>
          <w:rFonts w:ascii="Times New Roman" w:hAnsi="Times New Roman" w:cs="Times New Roman"/>
          <w:bCs/>
          <w:iCs/>
          <w:sz w:val="26"/>
          <w:szCs w:val="26"/>
        </w:rPr>
        <w:t>проводить проверку документов, предоставленных заявителем;</w:t>
      </w:r>
    </w:p>
    <w:p w:rsidR="00302DC8" w:rsidRPr="00E74C2B" w:rsidRDefault="00302DC8" w:rsidP="006E11EF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74C2B">
        <w:rPr>
          <w:rFonts w:ascii="Times New Roman" w:hAnsi="Times New Roman" w:cs="Times New Roman"/>
          <w:bCs/>
          <w:iCs/>
          <w:sz w:val="26"/>
          <w:szCs w:val="26"/>
        </w:rPr>
        <w:t>осуществлять изготовление и предоставление ключей по обращению пользователей Удостоверяющего центра;</w:t>
      </w:r>
    </w:p>
    <w:p w:rsidR="00302DC8" w:rsidRPr="00E74C2B" w:rsidRDefault="00302DC8" w:rsidP="006E11EF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74C2B">
        <w:rPr>
          <w:rFonts w:ascii="Times New Roman" w:hAnsi="Times New Roman" w:cs="Times New Roman"/>
          <w:bCs/>
          <w:iCs/>
          <w:sz w:val="26"/>
          <w:szCs w:val="26"/>
        </w:rPr>
        <w:t xml:space="preserve">осуществлять изготовление и предоставление сертификатов открытых ключей </w:t>
      </w:r>
      <w:r w:rsidR="009F7F58">
        <w:rPr>
          <w:rFonts w:ascii="Times New Roman" w:hAnsi="Times New Roman" w:cs="Times New Roman"/>
          <w:bCs/>
          <w:iCs/>
          <w:sz w:val="26"/>
          <w:szCs w:val="26"/>
        </w:rPr>
        <w:br/>
      </w:r>
      <w:r w:rsidRPr="00E74C2B">
        <w:rPr>
          <w:rFonts w:ascii="Times New Roman" w:hAnsi="Times New Roman" w:cs="Times New Roman"/>
          <w:bCs/>
          <w:iCs/>
          <w:sz w:val="26"/>
          <w:szCs w:val="26"/>
        </w:rPr>
        <w:t>в электронной форме по обращению пользователей УЦ;</w:t>
      </w:r>
    </w:p>
    <w:p w:rsidR="00302DC8" w:rsidRPr="00E74C2B" w:rsidRDefault="00302DC8" w:rsidP="006E11EF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74C2B">
        <w:rPr>
          <w:rFonts w:ascii="Times New Roman" w:hAnsi="Times New Roman" w:cs="Times New Roman"/>
          <w:bCs/>
          <w:iCs/>
          <w:sz w:val="26"/>
          <w:szCs w:val="26"/>
        </w:rPr>
        <w:t>осуществлять изготовление и предоставление копий сертификатов открытых ключей на бумажном носителе по обращению их владельцев;</w:t>
      </w:r>
    </w:p>
    <w:p w:rsidR="00302DC8" w:rsidRPr="00E74C2B" w:rsidRDefault="00302DC8" w:rsidP="006E11EF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74C2B">
        <w:rPr>
          <w:rFonts w:ascii="Times New Roman" w:hAnsi="Times New Roman" w:cs="Times New Roman"/>
          <w:bCs/>
          <w:iCs/>
          <w:sz w:val="26"/>
          <w:szCs w:val="26"/>
        </w:rPr>
        <w:t>осуществлять аннулирование сертификатов открытых ключей по обращению владельца сертификата открытого ключа;</w:t>
      </w:r>
    </w:p>
    <w:p w:rsidR="00302DC8" w:rsidRPr="00E74C2B" w:rsidRDefault="00302DC8" w:rsidP="006E11EF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74C2B">
        <w:rPr>
          <w:rFonts w:ascii="Times New Roman" w:hAnsi="Times New Roman" w:cs="Times New Roman"/>
          <w:bCs/>
          <w:iCs/>
          <w:sz w:val="26"/>
          <w:szCs w:val="26"/>
        </w:rPr>
        <w:t xml:space="preserve"> осуществлять приостановление и возобновление действия сертификатов открытых ключей по обращению их владельцев;</w:t>
      </w:r>
    </w:p>
    <w:p w:rsidR="00302DC8" w:rsidRPr="00E74C2B" w:rsidRDefault="00302DC8" w:rsidP="006E11EF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74C2B">
        <w:rPr>
          <w:rFonts w:ascii="Times New Roman" w:hAnsi="Times New Roman" w:cs="Times New Roman"/>
          <w:bCs/>
          <w:iCs/>
          <w:sz w:val="26"/>
          <w:szCs w:val="26"/>
        </w:rPr>
        <w:t xml:space="preserve">предоставлять пользователям УЦ сведений об аннулированных </w:t>
      </w:r>
      <w:r w:rsidR="009F7F58">
        <w:rPr>
          <w:rFonts w:ascii="Times New Roman" w:hAnsi="Times New Roman" w:cs="Times New Roman"/>
          <w:bCs/>
          <w:iCs/>
          <w:sz w:val="26"/>
          <w:szCs w:val="26"/>
        </w:rPr>
        <w:br/>
      </w:r>
      <w:r w:rsidRPr="00E74C2B">
        <w:rPr>
          <w:rFonts w:ascii="Times New Roman" w:hAnsi="Times New Roman" w:cs="Times New Roman"/>
          <w:bCs/>
          <w:iCs/>
          <w:sz w:val="26"/>
          <w:szCs w:val="26"/>
        </w:rPr>
        <w:t>и приостановленных сертификатах открытых ключей;</w:t>
      </w:r>
    </w:p>
    <w:p w:rsidR="00302DC8" w:rsidRPr="00E74C2B" w:rsidRDefault="00302DC8" w:rsidP="006E11EF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74C2B">
        <w:rPr>
          <w:rFonts w:ascii="Times New Roman" w:hAnsi="Times New Roman" w:cs="Times New Roman"/>
          <w:bCs/>
          <w:iCs/>
          <w:sz w:val="26"/>
          <w:szCs w:val="26"/>
        </w:rPr>
        <w:t>предоставлять копии сертификатов открытых ключей, находящихся в реестре изготовленных сертификатов, по запросам пользователей УЦ;</w:t>
      </w:r>
    </w:p>
    <w:p w:rsidR="00302DC8" w:rsidRPr="00E74C2B" w:rsidRDefault="00302DC8" w:rsidP="006E11EF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74C2B">
        <w:rPr>
          <w:rFonts w:ascii="Times New Roman" w:hAnsi="Times New Roman" w:cs="Times New Roman"/>
          <w:bCs/>
          <w:iCs/>
          <w:sz w:val="26"/>
          <w:szCs w:val="26"/>
        </w:rPr>
        <w:t>осуществлять проверку электронной подписи по обращениям заявителей;</w:t>
      </w:r>
    </w:p>
    <w:p w:rsidR="00302DC8" w:rsidRPr="00E74C2B" w:rsidRDefault="00302DC8" w:rsidP="006E11EF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74C2B">
        <w:rPr>
          <w:rFonts w:ascii="Times New Roman" w:hAnsi="Times New Roman" w:cs="Times New Roman"/>
          <w:bCs/>
          <w:iCs/>
          <w:sz w:val="26"/>
          <w:szCs w:val="26"/>
        </w:rPr>
        <w:t xml:space="preserve">информировать лицо, обратившееся за получением КСКПЭП, об условиях </w:t>
      </w:r>
      <w:r w:rsidR="009F7F58">
        <w:rPr>
          <w:rFonts w:ascii="Times New Roman" w:hAnsi="Times New Roman" w:cs="Times New Roman"/>
          <w:bCs/>
          <w:iCs/>
          <w:sz w:val="26"/>
          <w:szCs w:val="26"/>
        </w:rPr>
        <w:br/>
      </w:r>
      <w:r w:rsidRPr="00E74C2B">
        <w:rPr>
          <w:rFonts w:ascii="Times New Roman" w:hAnsi="Times New Roman" w:cs="Times New Roman"/>
          <w:bCs/>
          <w:iCs/>
          <w:sz w:val="26"/>
          <w:szCs w:val="26"/>
        </w:rPr>
        <w:t xml:space="preserve">и порядке использования электронных подписей и средств электронной подписи, </w:t>
      </w:r>
      <w:r w:rsidR="009F7F58">
        <w:rPr>
          <w:rFonts w:ascii="Times New Roman" w:hAnsi="Times New Roman" w:cs="Times New Roman"/>
          <w:bCs/>
          <w:iCs/>
          <w:sz w:val="26"/>
          <w:szCs w:val="26"/>
        </w:rPr>
        <w:br/>
      </w:r>
      <w:r w:rsidRPr="00E74C2B">
        <w:rPr>
          <w:rFonts w:ascii="Times New Roman" w:hAnsi="Times New Roman" w:cs="Times New Roman"/>
          <w:bCs/>
          <w:iCs/>
          <w:sz w:val="26"/>
          <w:szCs w:val="26"/>
        </w:rPr>
        <w:lastRenderedPageBreak/>
        <w:t>о рисках, связанных с использованием электронных подписей, и о мерах, необходимых для обеспечения безопасности электронной подписи и их проверки;</w:t>
      </w:r>
    </w:p>
    <w:p w:rsidR="00302DC8" w:rsidRPr="00E74C2B" w:rsidRDefault="00302DC8" w:rsidP="006E11EF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74C2B">
        <w:rPr>
          <w:rFonts w:ascii="Times New Roman" w:hAnsi="Times New Roman" w:cs="Times New Roman"/>
          <w:bCs/>
          <w:iCs/>
          <w:sz w:val="26"/>
          <w:szCs w:val="26"/>
        </w:rPr>
        <w:t xml:space="preserve">осуществлять техническое обеспечение процедуры подтверждения ЭП </w:t>
      </w:r>
      <w:r w:rsidR="009F7F58">
        <w:rPr>
          <w:rFonts w:ascii="Times New Roman" w:hAnsi="Times New Roman" w:cs="Times New Roman"/>
          <w:bCs/>
          <w:iCs/>
          <w:sz w:val="26"/>
          <w:szCs w:val="26"/>
        </w:rPr>
        <w:br/>
      </w:r>
      <w:r w:rsidRPr="00E74C2B">
        <w:rPr>
          <w:rFonts w:ascii="Times New Roman" w:hAnsi="Times New Roman" w:cs="Times New Roman"/>
          <w:bCs/>
          <w:iCs/>
          <w:sz w:val="26"/>
          <w:szCs w:val="26"/>
        </w:rPr>
        <w:t xml:space="preserve">в документах, представленных в электронной форме, по обращениям пользователей УЦ; </w:t>
      </w:r>
    </w:p>
    <w:p w:rsidR="00302DC8" w:rsidRPr="00E74C2B" w:rsidRDefault="00302DC8" w:rsidP="006E11EF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74C2B">
        <w:rPr>
          <w:rFonts w:ascii="Times New Roman" w:hAnsi="Times New Roman" w:cs="Times New Roman"/>
          <w:bCs/>
          <w:iCs/>
          <w:sz w:val="26"/>
          <w:szCs w:val="26"/>
        </w:rPr>
        <w:t xml:space="preserve">осуществлять техническое обеспечение процедуры подтверждения подлинности ЭП уполномоченного лица УЦ, в изготовленных сертификатах открытых ключей, </w:t>
      </w:r>
      <w:r w:rsidR="008C22BE">
        <w:rPr>
          <w:rFonts w:ascii="Times New Roman" w:hAnsi="Times New Roman" w:cs="Times New Roman"/>
          <w:bCs/>
          <w:iCs/>
          <w:sz w:val="26"/>
          <w:szCs w:val="26"/>
        </w:rPr>
        <w:br/>
      </w:r>
      <w:r w:rsidRPr="00E74C2B">
        <w:rPr>
          <w:rFonts w:ascii="Times New Roman" w:hAnsi="Times New Roman" w:cs="Times New Roman"/>
          <w:bCs/>
          <w:iCs/>
          <w:sz w:val="26"/>
          <w:szCs w:val="26"/>
        </w:rPr>
        <w:t>по обращениям пользователей УЦ;</w:t>
      </w:r>
    </w:p>
    <w:p w:rsidR="00302DC8" w:rsidRPr="00E74C2B" w:rsidRDefault="00302DC8" w:rsidP="006E11EF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74C2B">
        <w:rPr>
          <w:rFonts w:ascii="Times New Roman" w:hAnsi="Times New Roman" w:cs="Times New Roman"/>
          <w:bCs/>
          <w:iCs/>
          <w:sz w:val="26"/>
          <w:szCs w:val="26"/>
        </w:rPr>
        <w:t>осуществлять мероприятия по защите конфиденциальной информации, обрабатываемой в УЦ, включая тайну закрытых ключей ЭП, изготавливаемых в УЦ;</w:t>
      </w:r>
    </w:p>
    <w:p w:rsidR="00302DC8" w:rsidRPr="00E74C2B" w:rsidRDefault="00302DC8" w:rsidP="006E11EF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74C2B">
        <w:rPr>
          <w:rFonts w:ascii="Times New Roman" w:hAnsi="Times New Roman" w:cs="Times New Roman"/>
          <w:bCs/>
          <w:iCs/>
          <w:sz w:val="26"/>
          <w:szCs w:val="26"/>
        </w:rPr>
        <w:t>осуществлять рассмотрение и подготовку ответов на обращения и заявления граждан;</w:t>
      </w:r>
    </w:p>
    <w:p w:rsidR="00302DC8" w:rsidRPr="00E74C2B" w:rsidRDefault="00302DC8" w:rsidP="006E11EF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74C2B">
        <w:rPr>
          <w:rFonts w:ascii="Times New Roman" w:hAnsi="Times New Roman" w:cs="Times New Roman"/>
          <w:bCs/>
          <w:iCs/>
          <w:sz w:val="26"/>
          <w:szCs w:val="26"/>
        </w:rPr>
        <w:t>осуществлять настройку системы резервного копирования УЦ;</w:t>
      </w:r>
    </w:p>
    <w:p w:rsidR="00302DC8" w:rsidRPr="00E74C2B" w:rsidRDefault="00302DC8" w:rsidP="006E11EF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74C2B">
        <w:rPr>
          <w:rFonts w:ascii="Times New Roman" w:hAnsi="Times New Roman" w:cs="Times New Roman"/>
          <w:bCs/>
          <w:iCs/>
          <w:sz w:val="26"/>
          <w:szCs w:val="26"/>
        </w:rPr>
        <w:t>осуществлять контроль за материально-техническим обеспечением деятельности УЦ;</w:t>
      </w:r>
    </w:p>
    <w:p w:rsidR="00302DC8" w:rsidRPr="00E74C2B" w:rsidRDefault="00302DC8" w:rsidP="006E11EF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74C2B">
        <w:rPr>
          <w:rFonts w:ascii="Times New Roman" w:hAnsi="Times New Roman" w:cs="Times New Roman"/>
          <w:bCs/>
          <w:iCs/>
          <w:sz w:val="26"/>
          <w:szCs w:val="26"/>
        </w:rPr>
        <w:t xml:space="preserve">оказывать помощь пользователям УЦ при возникновении проблем при работе </w:t>
      </w:r>
      <w:r w:rsidR="008C22BE">
        <w:rPr>
          <w:rFonts w:ascii="Times New Roman" w:hAnsi="Times New Roman" w:cs="Times New Roman"/>
          <w:bCs/>
          <w:iCs/>
          <w:sz w:val="26"/>
          <w:szCs w:val="26"/>
        </w:rPr>
        <w:br/>
      </w:r>
      <w:r w:rsidRPr="00E74C2B">
        <w:rPr>
          <w:rFonts w:ascii="Times New Roman" w:hAnsi="Times New Roman" w:cs="Times New Roman"/>
          <w:bCs/>
          <w:iCs/>
          <w:sz w:val="26"/>
          <w:szCs w:val="26"/>
        </w:rPr>
        <w:t>с носителями ключевой информации;</w:t>
      </w:r>
    </w:p>
    <w:p w:rsidR="00302DC8" w:rsidRPr="00E74C2B" w:rsidRDefault="00302DC8" w:rsidP="006E11EF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74C2B">
        <w:rPr>
          <w:rFonts w:ascii="Times New Roman" w:hAnsi="Times New Roman" w:cs="Times New Roman"/>
          <w:bCs/>
          <w:iCs/>
          <w:sz w:val="26"/>
          <w:szCs w:val="26"/>
        </w:rPr>
        <w:t>оказывать помощь при работе с сертификатами проверки ЭП;</w:t>
      </w:r>
    </w:p>
    <w:p w:rsidR="00181250" w:rsidRPr="00E74C2B" w:rsidRDefault="00181250" w:rsidP="006E11EF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74C2B">
        <w:rPr>
          <w:rFonts w:ascii="Times New Roman" w:hAnsi="Times New Roman" w:cs="Times New Roman"/>
          <w:bCs/>
          <w:iCs/>
          <w:sz w:val="26"/>
          <w:szCs w:val="26"/>
        </w:rPr>
        <w:t>составлять акты по ошибкам, допущенным регистрирующим органом, вести статистику по допущенным ошибкам;</w:t>
      </w:r>
    </w:p>
    <w:p w:rsidR="00181250" w:rsidRPr="00E74C2B" w:rsidRDefault="00181250" w:rsidP="006E11EF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74C2B">
        <w:rPr>
          <w:rFonts w:ascii="Times New Roman" w:hAnsi="Times New Roman" w:cs="Times New Roman"/>
          <w:bCs/>
          <w:iCs/>
          <w:sz w:val="26"/>
          <w:szCs w:val="26"/>
        </w:rPr>
        <w:t>выполнять необходимые действия для выполнения технологических процессов ФНС России в части технологических операций (заданий), в случае возложения обязанности ответственного технолога;</w:t>
      </w:r>
    </w:p>
    <w:p w:rsidR="00181250" w:rsidRPr="00E74C2B" w:rsidRDefault="00181250" w:rsidP="006E11EF">
      <w:pPr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74C2B">
        <w:rPr>
          <w:rFonts w:ascii="Times New Roman" w:hAnsi="Times New Roman" w:cs="Times New Roman"/>
          <w:sz w:val="26"/>
          <w:szCs w:val="26"/>
        </w:rPr>
        <w:t>осуществлять подготовку писем, запросов и уведомлений, направляемых гражданам и в организации;</w:t>
      </w:r>
    </w:p>
    <w:p w:rsidR="00181250" w:rsidRPr="00E74C2B" w:rsidRDefault="00181250" w:rsidP="006E11EF">
      <w:pPr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74C2B">
        <w:rPr>
          <w:rFonts w:ascii="Times New Roman" w:hAnsi="Times New Roman" w:cs="Times New Roman"/>
          <w:bCs/>
          <w:iCs/>
          <w:spacing w:val="4"/>
          <w:sz w:val="26"/>
          <w:szCs w:val="26"/>
        </w:rPr>
        <w:t xml:space="preserve">подготовка и консультирование новых сотрудников, </w:t>
      </w:r>
      <w:r w:rsidRPr="00E74C2B">
        <w:rPr>
          <w:rFonts w:ascii="Times New Roman" w:hAnsi="Times New Roman" w:cs="Times New Roman"/>
          <w:bCs/>
          <w:iCs/>
          <w:sz w:val="26"/>
          <w:szCs w:val="26"/>
        </w:rPr>
        <w:t>а также контроль за их действиями в процессе обучения;</w:t>
      </w:r>
    </w:p>
    <w:p w:rsidR="00181250" w:rsidRPr="00E74C2B" w:rsidRDefault="00181250" w:rsidP="006E11EF">
      <w:pPr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74C2B">
        <w:rPr>
          <w:rFonts w:ascii="Times New Roman" w:hAnsi="Times New Roman" w:cs="Times New Roman"/>
          <w:sz w:val="26"/>
          <w:szCs w:val="26"/>
        </w:rPr>
        <w:t>обеспечивать сохранность служебных документов, бланков, печатей и штампов;</w:t>
      </w:r>
    </w:p>
    <w:p w:rsidR="00181250" w:rsidRPr="00E74C2B" w:rsidRDefault="00181250" w:rsidP="006E11EF">
      <w:pPr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74C2B">
        <w:rPr>
          <w:rFonts w:ascii="Times New Roman" w:hAnsi="Times New Roman" w:cs="Times New Roman"/>
          <w:sz w:val="26"/>
          <w:szCs w:val="26"/>
        </w:rPr>
        <w:t>соблюдать при исполнении должностных обязанностей права и законные интересы граждан и организаций;</w:t>
      </w:r>
    </w:p>
    <w:p w:rsidR="00181250" w:rsidRPr="00E74C2B" w:rsidRDefault="00181250" w:rsidP="006E11EF">
      <w:pPr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74C2B">
        <w:rPr>
          <w:rFonts w:ascii="Times New Roman" w:hAnsi="Times New Roman" w:cs="Times New Roman"/>
          <w:sz w:val="26"/>
          <w:szCs w:val="26"/>
        </w:rPr>
        <w:t xml:space="preserve">соблюдать служебный распорядок </w:t>
      </w:r>
      <w:r w:rsidRPr="00E74C2B">
        <w:rPr>
          <w:rFonts w:ascii="Times New Roman" w:hAnsi="Times New Roman" w:cs="Times New Roman"/>
          <w:iCs/>
          <w:sz w:val="26"/>
          <w:szCs w:val="26"/>
        </w:rPr>
        <w:t xml:space="preserve">Межрайонной ИФНС России №46 </w:t>
      </w:r>
      <w:r w:rsidR="008C22BE">
        <w:rPr>
          <w:rFonts w:ascii="Times New Roman" w:hAnsi="Times New Roman" w:cs="Times New Roman"/>
          <w:iCs/>
          <w:sz w:val="26"/>
          <w:szCs w:val="26"/>
        </w:rPr>
        <w:br/>
      </w:r>
      <w:r w:rsidRPr="00E74C2B">
        <w:rPr>
          <w:rFonts w:ascii="Times New Roman" w:hAnsi="Times New Roman" w:cs="Times New Roman"/>
          <w:iCs/>
          <w:sz w:val="26"/>
          <w:szCs w:val="26"/>
        </w:rPr>
        <w:t>по г. Москве</w:t>
      </w:r>
      <w:r w:rsidRPr="00E74C2B">
        <w:rPr>
          <w:rFonts w:ascii="Times New Roman" w:hAnsi="Times New Roman" w:cs="Times New Roman"/>
          <w:sz w:val="26"/>
          <w:szCs w:val="26"/>
        </w:rPr>
        <w:t>;</w:t>
      </w:r>
    </w:p>
    <w:p w:rsidR="00181250" w:rsidRPr="00E74C2B" w:rsidRDefault="00181250" w:rsidP="006E11EF">
      <w:pPr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74C2B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181250" w:rsidRPr="00E74C2B" w:rsidRDefault="00181250" w:rsidP="006E11EF">
      <w:pPr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74C2B">
        <w:rPr>
          <w:rFonts w:ascii="Times New Roman" w:hAnsi="Times New Roman" w:cs="Times New Roman"/>
          <w:sz w:val="26"/>
          <w:szCs w:val="26"/>
        </w:rPr>
        <w:t xml:space="preserve">соблюдать налоговую и иную охраняемой законом тайны в соответствии </w:t>
      </w:r>
      <w:r w:rsidR="008C22BE">
        <w:rPr>
          <w:rFonts w:ascii="Times New Roman" w:hAnsi="Times New Roman" w:cs="Times New Roman"/>
          <w:sz w:val="26"/>
          <w:szCs w:val="26"/>
        </w:rPr>
        <w:br/>
      </w:r>
      <w:r w:rsidRPr="00E74C2B">
        <w:rPr>
          <w:rFonts w:ascii="Times New Roman" w:hAnsi="Times New Roman" w:cs="Times New Roman"/>
          <w:sz w:val="26"/>
          <w:szCs w:val="26"/>
        </w:rPr>
        <w:t xml:space="preserve">с Налоговым кодексом Российской Федерации, федеральными законами и иными нормативными правовыми актами, не разглашение сведений, ставших ему известными </w:t>
      </w:r>
      <w:r w:rsidR="008C22BE">
        <w:rPr>
          <w:rFonts w:ascii="Times New Roman" w:hAnsi="Times New Roman" w:cs="Times New Roman"/>
          <w:sz w:val="26"/>
          <w:szCs w:val="26"/>
        </w:rPr>
        <w:br/>
      </w:r>
      <w:r w:rsidRPr="00E74C2B">
        <w:rPr>
          <w:rFonts w:ascii="Times New Roman" w:hAnsi="Times New Roman" w:cs="Times New Roman"/>
          <w:sz w:val="26"/>
          <w:szCs w:val="26"/>
        </w:rPr>
        <w:t>в связи с исполнением должностных обязанностей;</w:t>
      </w:r>
    </w:p>
    <w:p w:rsidR="00181250" w:rsidRPr="00E74C2B" w:rsidRDefault="00181250" w:rsidP="006E11EF">
      <w:pPr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74C2B">
        <w:rPr>
          <w:rFonts w:ascii="Times New Roman" w:hAnsi="Times New Roman" w:cs="Times New Roman"/>
          <w:sz w:val="26"/>
          <w:szCs w:val="26"/>
        </w:rPr>
        <w:t>соблюдать правила делового общения, норм служебного этикета;</w:t>
      </w:r>
    </w:p>
    <w:p w:rsidR="00181250" w:rsidRPr="00E74C2B" w:rsidRDefault="00181250" w:rsidP="006E11EF">
      <w:pPr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74C2B">
        <w:rPr>
          <w:rFonts w:ascii="Times New Roman" w:hAnsi="Times New Roman" w:cs="Times New Roman"/>
          <w:sz w:val="26"/>
          <w:szCs w:val="26"/>
        </w:rPr>
        <w:t>выполнять указания, распоряжения и поручения начальника отдела, его заместителей;</w:t>
      </w:r>
    </w:p>
    <w:p w:rsidR="00181250" w:rsidRPr="00E74C2B" w:rsidRDefault="00181250" w:rsidP="006E11EF">
      <w:pPr>
        <w:pStyle w:val="a3"/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74C2B">
        <w:rPr>
          <w:rFonts w:ascii="Times New Roman" w:hAnsi="Times New Roman" w:cs="Times New Roman"/>
          <w:bCs/>
          <w:iCs/>
          <w:sz w:val="26"/>
          <w:szCs w:val="26"/>
        </w:rPr>
        <w:t xml:space="preserve">сообщать представителю нанимателя о личной заинтересованности </w:t>
      </w:r>
      <w:r w:rsidR="008C22BE">
        <w:rPr>
          <w:rFonts w:ascii="Times New Roman" w:hAnsi="Times New Roman" w:cs="Times New Roman"/>
          <w:bCs/>
          <w:iCs/>
          <w:sz w:val="26"/>
          <w:szCs w:val="26"/>
        </w:rPr>
        <w:br/>
      </w:r>
      <w:r w:rsidRPr="00E74C2B">
        <w:rPr>
          <w:rFonts w:ascii="Times New Roman" w:hAnsi="Times New Roman" w:cs="Times New Roman"/>
          <w:bCs/>
          <w:iCs/>
          <w:sz w:val="26"/>
          <w:szCs w:val="26"/>
        </w:rPr>
        <w:t>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181250" w:rsidRPr="00E74C2B" w:rsidRDefault="00181250" w:rsidP="006E11EF">
      <w:pPr>
        <w:pStyle w:val="a3"/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74C2B">
        <w:rPr>
          <w:rFonts w:ascii="Times New Roman" w:hAnsi="Times New Roman" w:cs="Times New Roman"/>
          <w:bCs/>
          <w:iCs/>
          <w:sz w:val="26"/>
          <w:szCs w:val="26"/>
        </w:rPr>
        <w:t xml:space="preserve"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</w:t>
      </w:r>
      <w:r w:rsidR="008C22BE">
        <w:rPr>
          <w:rFonts w:ascii="Times New Roman" w:hAnsi="Times New Roman" w:cs="Times New Roman"/>
          <w:bCs/>
          <w:iCs/>
          <w:sz w:val="26"/>
          <w:szCs w:val="26"/>
        </w:rPr>
        <w:br/>
      </w:r>
      <w:r w:rsidRPr="00E74C2B">
        <w:rPr>
          <w:rFonts w:ascii="Times New Roman" w:hAnsi="Times New Roman" w:cs="Times New Roman"/>
          <w:bCs/>
          <w:iCs/>
          <w:sz w:val="26"/>
          <w:szCs w:val="26"/>
        </w:rPr>
        <w:t xml:space="preserve">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</w:t>
      </w:r>
      <w:r w:rsidR="008C22BE">
        <w:rPr>
          <w:rFonts w:ascii="Times New Roman" w:hAnsi="Times New Roman" w:cs="Times New Roman"/>
          <w:bCs/>
          <w:iCs/>
          <w:sz w:val="26"/>
          <w:szCs w:val="26"/>
        </w:rPr>
        <w:br/>
      </w:r>
      <w:r w:rsidRPr="00E74C2B">
        <w:rPr>
          <w:rFonts w:ascii="Times New Roman" w:hAnsi="Times New Roman" w:cs="Times New Roman"/>
          <w:bCs/>
          <w:iCs/>
          <w:sz w:val="26"/>
          <w:szCs w:val="26"/>
        </w:rPr>
        <w:t>о доходах, об имуществе и обязательствах имущественного характера);</w:t>
      </w:r>
    </w:p>
    <w:p w:rsidR="00181250" w:rsidRPr="00E74C2B" w:rsidRDefault="001078DD" w:rsidP="006E11EF">
      <w:pPr>
        <w:pStyle w:val="a3"/>
        <w:numPr>
          <w:ilvl w:val="0"/>
          <w:numId w:val="15"/>
        </w:numPr>
        <w:tabs>
          <w:tab w:val="num" w:pos="3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74C2B">
        <w:rPr>
          <w:rFonts w:ascii="Times New Roman" w:hAnsi="Times New Roman" w:cs="Times New Roman"/>
          <w:bCs/>
          <w:iCs/>
          <w:sz w:val="26"/>
          <w:szCs w:val="26"/>
        </w:rPr>
        <w:lastRenderedPageBreak/>
        <w:t>в</w:t>
      </w:r>
      <w:r w:rsidR="00181250" w:rsidRPr="00E74C2B">
        <w:rPr>
          <w:rFonts w:ascii="Times New Roman" w:hAnsi="Times New Roman" w:cs="Times New Roman"/>
          <w:bCs/>
          <w:iCs/>
          <w:sz w:val="26"/>
          <w:szCs w:val="26"/>
        </w:rPr>
        <w:t xml:space="preserve"> соответствии с Федеральным законом «О противодействии коррупции»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принимать меры </w:t>
      </w:r>
      <w:r w:rsidR="008C22BE">
        <w:rPr>
          <w:rFonts w:ascii="Times New Roman" w:hAnsi="Times New Roman" w:cs="Times New Roman"/>
          <w:bCs/>
          <w:iCs/>
          <w:sz w:val="26"/>
          <w:szCs w:val="26"/>
        </w:rPr>
        <w:br/>
      </w:r>
      <w:r w:rsidR="00181250" w:rsidRPr="00E74C2B">
        <w:rPr>
          <w:rFonts w:ascii="Times New Roman" w:hAnsi="Times New Roman" w:cs="Times New Roman"/>
          <w:bCs/>
          <w:iCs/>
          <w:sz w:val="26"/>
          <w:szCs w:val="26"/>
        </w:rPr>
        <w:t>по недопущению любой возможности возникновения конфликта интересов;</w:t>
      </w:r>
    </w:p>
    <w:p w:rsidR="00181250" w:rsidRPr="00E74C2B" w:rsidRDefault="00181250" w:rsidP="006E11EF">
      <w:pPr>
        <w:pStyle w:val="a3"/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74C2B">
        <w:rPr>
          <w:rFonts w:ascii="Times New Roman" w:hAnsi="Times New Roman" w:cs="Times New Roman"/>
          <w:sz w:val="26"/>
          <w:szCs w:val="26"/>
        </w:rPr>
        <w:t>осуществление иных функций, предусмотренных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Инспекции.</w:t>
      </w:r>
    </w:p>
    <w:p w:rsidR="00181250" w:rsidRPr="00E74C2B" w:rsidRDefault="00181250" w:rsidP="006E11EF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E74C2B">
        <w:rPr>
          <w:rFonts w:ascii="Times New Roman" w:hAnsi="Times New Roman" w:cs="Times New Roman"/>
          <w:sz w:val="26"/>
          <w:szCs w:val="26"/>
          <w:lang w:eastAsia="ru-RU"/>
        </w:rPr>
        <w:t xml:space="preserve">В целях исполнения возложенных должностных обязанностей </w:t>
      </w:r>
      <w:r w:rsidRPr="00E74C2B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Pr="00E74C2B">
        <w:rPr>
          <w:rFonts w:ascii="Times New Roman" w:hAnsi="Times New Roman" w:cs="Times New Roman"/>
          <w:sz w:val="26"/>
          <w:szCs w:val="26"/>
          <w:lang w:eastAsia="ru-RU"/>
        </w:rPr>
        <w:t xml:space="preserve"> имеет право: </w:t>
      </w:r>
    </w:p>
    <w:p w:rsidR="00181250" w:rsidRPr="00E74C2B" w:rsidRDefault="00181250" w:rsidP="006E11EF">
      <w:pPr>
        <w:numPr>
          <w:ilvl w:val="0"/>
          <w:numId w:val="16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74C2B">
        <w:rPr>
          <w:rFonts w:ascii="Times New Roman" w:hAnsi="Times New Roman" w:cs="Times New Roman"/>
          <w:bCs/>
          <w:sz w:val="26"/>
          <w:szCs w:val="26"/>
        </w:rPr>
        <w:t>получение оформленного в установленном порядке доступа к информационным ресурсам, используемым Межрайонной ИФНС России №46 по г. Москве;</w:t>
      </w:r>
    </w:p>
    <w:p w:rsidR="00181250" w:rsidRPr="00E74C2B" w:rsidRDefault="00181250" w:rsidP="006E11EF">
      <w:pPr>
        <w:numPr>
          <w:ilvl w:val="0"/>
          <w:numId w:val="16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74C2B">
        <w:rPr>
          <w:rFonts w:ascii="Times New Roman" w:hAnsi="Times New Roman" w:cs="Times New Roman"/>
          <w:bCs/>
          <w:sz w:val="26"/>
          <w:szCs w:val="26"/>
        </w:rPr>
        <w:t xml:space="preserve">получение в установленном порядке информации и материалов, необходимых для исполнения должностных обязанностей, в том числе информации, содержащейся </w:t>
      </w:r>
      <w:r w:rsidR="008C22BE">
        <w:rPr>
          <w:rFonts w:ascii="Times New Roman" w:hAnsi="Times New Roman" w:cs="Times New Roman"/>
          <w:bCs/>
          <w:sz w:val="26"/>
          <w:szCs w:val="26"/>
        </w:rPr>
        <w:br/>
      </w:r>
      <w:r w:rsidRPr="00E74C2B">
        <w:rPr>
          <w:rFonts w:ascii="Times New Roman" w:hAnsi="Times New Roman" w:cs="Times New Roman"/>
          <w:bCs/>
          <w:sz w:val="26"/>
          <w:szCs w:val="26"/>
        </w:rPr>
        <w:t>в Едином государственном реестре юридических лиц на местном уровне, а также информационно-программном комплексе, эксплуатируемом Межрайонной ИФНС России №46 по г. Москве, а также к иным базам данных и информационным ресурсам согласно полученному допуску;</w:t>
      </w:r>
    </w:p>
    <w:p w:rsidR="00181250" w:rsidRPr="00E74C2B" w:rsidRDefault="00181250" w:rsidP="006E11EF">
      <w:pPr>
        <w:numPr>
          <w:ilvl w:val="0"/>
          <w:numId w:val="16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74C2B">
        <w:rPr>
          <w:rFonts w:ascii="Times New Roman" w:hAnsi="Times New Roman" w:cs="Times New Roman"/>
          <w:sz w:val="26"/>
          <w:szCs w:val="26"/>
        </w:rPr>
        <w:t xml:space="preserve">принимать решения в соответствии с должностными обязанностями; </w:t>
      </w:r>
    </w:p>
    <w:p w:rsidR="00181250" w:rsidRPr="00E74C2B" w:rsidRDefault="00181250" w:rsidP="006E11EF">
      <w:pPr>
        <w:numPr>
          <w:ilvl w:val="0"/>
          <w:numId w:val="16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74C2B">
        <w:rPr>
          <w:rFonts w:ascii="Times New Roman" w:hAnsi="Times New Roman" w:cs="Times New Roman"/>
          <w:sz w:val="26"/>
          <w:szCs w:val="26"/>
        </w:rPr>
        <w:t xml:space="preserve">принимать участие в подготовке проектов локальных нормативных актов </w:t>
      </w:r>
      <w:r w:rsidR="008C22BE">
        <w:rPr>
          <w:rFonts w:ascii="Times New Roman" w:hAnsi="Times New Roman" w:cs="Times New Roman"/>
          <w:sz w:val="26"/>
          <w:szCs w:val="26"/>
        </w:rPr>
        <w:br/>
      </w:r>
      <w:r w:rsidRPr="00E74C2B">
        <w:rPr>
          <w:rFonts w:ascii="Times New Roman" w:hAnsi="Times New Roman" w:cs="Times New Roman"/>
          <w:sz w:val="26"/>
          <w:szCs w:val="26"/>
        </w:rPr>
        <w:t>и других материалов, о</w:t>
      </w:r>
      <w:r w:rsidR="006E11EF" w:rsidRPr="00E74C2B">
        <w:rPr>
          <w:rFonts w:ascii="Times New Roman" w:hAnsi="Times New Roman" w:cs="Times New Roman"/>
          <w:sz w:val="26"/>
          <w:szCs w:val="26"/>
        </w:rPr>
        <w:t>тносящихся к компетенции отдела.</w:t>
      </w:r>
    </w:p>
    <w:p w:rsidR="00181250" w:rsidRPr="00E74C2B" w:rsidRDefault="00181250" w:rsidP="006E11EF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C2B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Pr="00E74C2B">
        <w:rPr>
          <w:rFonts w:ascii="Times New Roman" w:hAnsi="Times New Roman" w:cs="Times New Roman"/>
          <w:sz w:val="26"/>
          <w:szCs w:val="26"/>
        </w:rPr>
        <w:t xml:space="preserve"> осуществляет иные права </w:t>
      </w:r>
      <w:r w:rsidR="008C22BE">
        <w:rPr>
          <w:rFonts w:ascii="Times New Roman" w:hAnsi="Times New Roman" w:cs="Times New Roman"/>
          <w:sz w:val="26"/>
          <w:szCs w:val="26"/>
        </w:rPr>
        <w:br/>
      </w:r>
      <w:r w:rsidRPr="00E74C2B">
        <w:rPr>
          <w:rFonts w:ascii="Times New Roman" w:hAnsi="Times New Roman" w:cs="Times New Roman"/>
          <w:sz w:val="26"/>
          <w:szCs w:val="26"/>
        </w:rPr>
        <w:t xml:space="preserve">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E74C2B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E74C2B">
        <w:rPr>
          <w:rFonts w:ascii="Times New Roman" w:hAnsi="Times New Roman" w:cs="Times New Roman"/>
          <w:sz w:val="26"/>
          <w:szCs w:val="26"/>
        </w:rPr>
        <w:t xml:space="preserve">. №506, Положением </w:t>
      </w:r>
      <w:r w:rsidR="008C22BE">
        <w:rPr>
          <w:rFonts w:ascii="Times New Roman" w:hAnsi="Times New Roman" w:cs="Times New Roman"/>
          <w:sz w:val="26"/>
          <w:szCs w:val="26"/>
        </w:rPr>
        <w:br/>
      </w:r>
      <w:r w:rsidRPr="00E74C2B">
        <w:rPr>
          <w:rFonts w:ascii="Times New Roman" w:hAnsi="Times New Roman" w:cs="Times New Roman"/>
          <w:sz w:val="26"/>
          <w:szCs w:val="26"/>
        </w:rPr>
        <w:t>о Межрайонной инспекции Федеральной налоговой службы №46 по г. Москве, утвержденным руководителем УФНС России по г. Москве, положением об отделе работы с заявителями №1, приказами и распоряжениями ФНС России,  приказами УФНС России по г. Москве, приказами инспекции, поручениями руководства инспекции.</w:t>
      </w:r>
    </w:p>
    <w:p w:rsidR="00181250" w:rsidRPr="00E74C2B" w:rsidRDefault="00181250" w:rsidP="006E11EF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E74C2B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Pr="00E74C2B">
        <w:rPr>
          <w:rFonts w:ascii="Times New Roman" w:hAnsi="Times New Roman" w:cs="Times New Roman"/>
          <w:sz w:val="26"/>
          <w:szCs w:val="26"/>
        </w:rPr>
        <w:t xml:space="preserve"> несёт ответственность </w:t>
      </w:r>
      <w:r w:rsidR="008C22BE">
        <w:rPr>
          <w:rFonts w:ascii="Times New Roman" w:hAnsi="Times New Roman" w:cs="Times New Roman"/>
          <w:sz w:val="26"/>
          <w:szCs w:val="26"/>
        </w:rPr>
        <w:br/>
      </w:r>
      <w:r w:rsidRPr="00E74C2B">
        <w:rPr>
          <w:rFonts w:ascii="Times New Roman" w:hAnsi="Times New Roman" w:cs="Times New Roman"/>
          <w:sz w:val="26"/>
          <w:szCs w:val="26"/>
        </w:rPr>
        <w:t>за неисполнение</w:t>
      </w:r>
      <w:r w:rsidRPr="00E74C2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E74C2B">
        <w:rPr>
          <w:rFonts w:ascii="Times New Roman" w:hAnsi="Times New Roman" w:cs="Times New Roman"/>
          <w:sz w:val="26"/>
          <w:szCs w:val="26"/>
        </w:rPr>
        <w:t>(ненадлежащее исполнение) должностных обязанностей в соответствии с административным регламентом Межрайонной инспекции Федеральной налоговой службы №46 по г. Москве,</w:t>
      </w:r>
      <w:r w:rsidRPr="00E74C2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E74C2B">
        <w:rPr>
          <w:rFonts w:ascii="Times New Roman" w:hAnsi="Times New Roman" w:cs="Times New Roman"/>
          <w:sz w:val="26"/>
          <w:szCs w:val="26"/>
        </w:rPr>
        <w:t>задачами и функциями</w:t>
      </w:r>
      <w:r w:rsidRPr="00E74C2B">
        <w:rPr>
          <w:rFonts w:ascii="Times New Roman" w:hAnsi="Times New Roman" w:cs="Times New Roman"/>
          <w:bCs/>
          <w:sz w:val="26"/>
          <w:szCs w:val="26"/>
        </w:rPr>
        <w:t xml:space="preserve"> отдела работы с заявителями</w:t>
      </w:r>
      <w:r w:rsidRPr="00E74C2B">
        <w:rPr>
          <w:rFonts w:ascii="Times New Roman" w:hAnsi="Times New Roman" w:cs="Times New Roman"/>
          <w:sz w:val="26"/>
          <w:szCs w:val="26"/>
        </w:rPr>
        <w:t xml:space="preserve"> №1 </w:t>
      </w:r>
      <w:r w:rsidR="008C22BE">
        <w:rPr>
          <w:rFonts w:ascii="Times New Roman" w:hAnsi="Times New Roman" w:cs="Times New Roman"/>
          <w:sz w:val="26"/>
          <w:szCs w:val="26"/>
        </w:rPr>
        <w:br/>
      </w:r>
      <w:r w:rsidRPr="00E74C2B">
        <w:rPr>
          <w:rFonts w:ascii="Times New Roman" w:hAnsi="Times New Roman" w:cs="Times New Roman"/>
          <w:sz w:val="26"/>
          <w:szCs w:val="26"/>
        </w:rPr>
        <w:t>и функциональными особенностями замещаемой в нем должности гражданской службы:</w:t>
      </w:r>
    </w:p>
    <w:p w:rsidR="006E11EF" w:rsidRPr="00E74C2B" w:rsidRDefault="00181250" w:rsidP="00E74C2B">
      <w:pPr>
        <w:pStyle w:val="a3"/>
        <w:numPr>
          <w:ilvl w:val="0"/>
          <w:numId w:val="23"/>
        </w:numPr>
        <w:tabs>
          <w:tab w:val="left" w:pos="90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74C2B">
        <w:rPr>
          <w:rFonts w:ascii="Times New Roman" w:hAnsi="Times New Roman" w:cs="Times New Roman"/>
          <w:bCs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6E11EF" w:rsidRPr="00E74C2B" w:rsidRDefault="00181250" w:rsidP="00E74C2B">
      <w:pPr>
        <w:pStyle w:val="a3"/>
        <w:numPr>
          <w:ilvl w:val="0"/>
          <w:numId w:val="23"/>
        </w:numPr>
        <w:tabs>
          <w:tab w:val="left" w:pos="90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74C2B">
        <w:rPr>
          <w:rFonts w:ascii="Times New Roman" w:hAnsi="Times New Roman" w:cs="Times New Roman"/>
          <w:sz w:val="26"/>
          <w:szCs w:val="26"/>
        </w:rPr>
        <w:t xml:space="preserve">за действия или бездействия, ведущие к нарушениям законодательства </w:t>
      </w:r>
      <w:r w:rsidR="008C22BE">
        <w:rPr>
          <w:rFonts w:ascii="Times New Roman" w:hAnsi="Times New Roman" w:cs="Times New Roman"/>
          <w:sz w:val="26"/>
          <w:szCs w:val="26"/>
        </w:rPr>
        <w:br/>
      </w:r>
      <w:r w:rsidRPr="00E74C2B">
        <w:rPr>
          <w:rFonts w:ascii="Times New Roman" w:hAnsi="Times New Roman" w:cs="Times New Roman"/>
          <w:sz w:val="26"/>
          <w:szCs w:val="26"/>
        </w:rPr>
        <w:t>о государственной регистрации юридических лиц, нарушениям прав и законных интересов граждан;</w:t>
      </w:r>
    </w:p>
    <w:p w:rsidR="006E11EF" w:rsidRPr="00E74C2B" w:rsidRDefault="00181250" w:rsidP="00E74C2B">
      <w:pPr>
        <w:pStyle w:val="a3"/>
        <w:numPr>
          <w:ilvl w:val="0"/>
          <w:numId w:val="23"/>
        </w:numPr>
        <w:tabs>
          <w:tab w:val="left" w:pos="90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74C2B">
        <w:rPr>
          <w:rFonts w:ascii="Times New Roman" w:hAnsi="Times New Roman" w:cs="Times New Roman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регламентом, регламентами </w:t>
      </w:r>
      <w:r w:rsidR="008C22BE">
        <w:rPr>
          <w:rFonts w:ascii="Times New Roman" w:hAnsi="Times New Roman" w:cs="Times New Roman"/>
          <w:sz w:val="26"/>
          <w:szCs w:val="26"/>
        </w:rPr>
        <w:br/>
      </w:r>
      <w:r w:rsidRPr="00E74C2B">
        <w:rPr>
          <w:rFonts w:ascii="Times New Roman" w:hAnsi="Times New Roman" w:cs="Times New Roman"/>
          <w:sz w:val="26"/>
          <w:szCs w:val="26"/>
        </w:rPr>
        <w:t xml:space="preserve">и иными внутренними документами инспекции; </w:t>
      </w:r>
    </w:p>
    <w:p w:rsidR="006E11EF" w:rsidRPr="00E74C2B" w:rsidRDefault="00181250" w:rsidP="00E74C2B">
      <w:pPr>
        <w:pStyle w:val="a3"/>
        <w:numPr>
          <w:ilvl w:val="0"/>
          <w:numId w:val="23"/>
        </w:numPr>
        <w:tabs>
          <w:tab w:val="left" w:pos="90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74C2B">
        <w:rPr>
          <w:rFonts w:ascii="Times New Roman" w:hAnsi="Times New Roman" w:cs="Times New Roman"/>
          <w:sz w:val="26"/>
          <w:szCs w:val="26"/>
        </w:rPr>
        <w:t xml:space="preserve"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г. Москве, приказов и распоряжений начальника инспекции, данных в пределах их полномочий, </w:t>
      </w:r>
      <w:r w:rsidR="008C22BE">
        <w:rPr>
          <w:rFonts w:ascii="Times New Roman" w:hAnsi="Times New Roman" w:cs="Times New Roman"/>
          <w:sz w:val="26"/>
          <w:szCs w:val="26"/>
        </w:rPr>
        <w:br/>
      </w:r>
      <w:r w:rsidRPr="00E74C2B">
        <w:rPr>
          <w:rFonts w:ascii="Times New Roman" w:hAnsi="Times New Roman" w:cs="Times New Roman"/>
          <w:sz w:val="26"/>
          <w:szCs w:val="26"/>
        </w:rPr>
        <w:t>а также регламентов и иных внутренних документов инспекции;</w:t>
      </w:r>
    </w:p>
    <w:p w:rsidR="006E11EF" w:rsidRPr="00E74C2B" w:rsidRDefault="00181250" w:rsidP="00E74C2B">
      <w:pPr>
        <w:pStyle w:val="a3"/>
        <w:numPr>
          <w:ilvl w:val="0"/>
          <w:numId w:val="23"/>
        </w:numPr>
        <w:tabs>
          <w:tab w:val="left" w:pos="90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74C2B">
        <w:rPr>
          <w:rFonts w:ascii="Times New Roman" w:hAnsi="Times New Roman" w:cs="Times New Roman"/>
          <w:bCs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6E11EF" w:rsidRPr="00E74C2B" w:rsidRDefault="00181250" w:rsidP="00E74C2B">
      <w:pPr>
        <w:pStyle w:val="a3"/>
        <w:numPr>
          <w:ilvl w:val="0"/>
          <w:numId w:val="23"/>
        </w:numPr>
        <w:tabs>
          <w:tab w:val="left" w:pos="90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74C2B">
        <w:rPr>
          <w:rFonts w:ascii="Times New Roman" w:hAnsi="Times New Roman" w:cs="Times New Roman"/>
          <w:sz w:val="26"/>
          <w:szCs w:val="26"/>
        </w:rPr>
        <w:t xml:space="preserve">за нарушение служебного распорядка Межрайонной ИФНС России № 46 </w:t>
      </w:r>
      <w:r w:rsidR="008C22BE">
        <w:rPr>
          <w:rFonts w:ascii="Times New Roman" w:hAnsi="Times New Roman" w:cs="Times New Roman"/>
          <w:sz w:val="26"/>
          <w:szCs w:val="26"/>
        </w:rPr>
        <w:br/>
      </w:r>
      <w:r w:rsidRPr="00E74C2B">
        <w:rPr>
          <w:rFonts w:ascii="Times New Roman" w:hAnsi="Times New Roman" w:cs="Times New Roman"/>
          <w:sz w:val="26"/>
          <w:szCs w:val="26"/>
        </w:rPr>
        <w:t>по г. Москве;</w:t>
      </w:r>
    </w:p>
    <w:p w:rsidR="006E11EF" w:rsidRPr="00E74C2B" w:rsidRDefault="00181250" w:rsidP="00E74C2B">
      <w:pPr>
        <w:pStyle w:val="a3"/>
        <w:numPr>
          <w:ilvl w:val="0"/>
          <w:numId w:val="23"/>
        </w:numPr>
        <w:tabs>
          <w:tab w:val="left" w:pos="90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74C2B">
        <w:rPr>
          <w:rFonts w:ascii="Times New Roman" w:hAnsi="Times New Roman" w:cs="Times New Roman"/>
          <w:bCs/>
          <w:sz w:val="26"/>
          <w:szCs w:val="26"/>
        </w:rPr>
        <w:t xml:space="preserve">за сохранность служебного удостоверения;  </w:t>
      </w:r>
    </w:p>
    <w:p w:rsidR="006E11EF" w:rsidRPr="00E74C2B" w:rsidRDefault="00181250" w:rsidP="00E74C2B">
      <w:pPr>
        <w:pStyle w:val="a3"/>
        <w:numPr>
          <w:ilvl w:val="0"/>
          <w:numId w:val="23"/>
        </w:numPr>
        <w:tabs>
          <w:tab w:val="left" w:pos="90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74C2B">
        <w:rPr>
          <w:rFonts w:ascii="Times New Roman" w:hAnsi="Times New Roman" w:cs="Times New Roman"/>
          <w:sz w:val="26"/>
          <w:szCs w:val="26"/>
        </w:rPr>
        <w:t>за сохранность служебных документов, бланков, печатей;</w:t>
      </w:r>
    </w:p>
    <w:p w:rsidR="006E11EF" w:rsidRPr="00E74C2B" w:rsidRDefault="00181250" w:rsidP="00E74C2B">
      <w:pPr>
        <w:pStyle w:val="a3"/>
        <w:numPr>
          <w:ilvl w:val="0"/>
          <w:numId w:val="23"/>
        </w:numPr>
        <w:tabs>
          <w:tab w:val="left" w:pos="90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74C2B">
        <w:rPr>
          <w:rFonts w:ascii="Times New Roman" w:hAnsi="Times New Roman" w:cs="Times New Roman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6E11EF" w:rsidRPr="00E74C2B" w:rsidRDefault="00181250" w:rsidP="00E74C2B">
      <w:pPr>
        <w:pStyle w:val="a3"/>
        <w:numPr>
          <w:ilvl w:val="0"/>
          <w:numId w:val="23"/>
        </w:numPr>
        <w:tabs>
          <w:tab w:val="left" w:pos="90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74C2B">
        <w:rPr>
          <w:rFonts w:ascii="Times New Roman" w:hAnsi="Times New Roman" w:cs="Times New Roman"/>
          <w:sz w:val="26"/>
          <w:szCs w:val="26"/>
        </w:rPr>
        <w:t>за причинение материального ущерба организации, в пределах, установленны</w:t>
      </w:r>
      <w:r w:rsidR="006E11EF" w:rsidRPr="00E74C2B">
        <w:rPr>
          <w:rFonts w:ascii="Times New Roman" w:hAnsi="Times New Roman" w:cs="Times New Roman"/>
          <w:sz w:val="26"/>
          <w:szCs w:val="26"/>
        </w:rPr>
        <w:t>х действующим законодательством;</w:t>
      </w:r>
    </w:p>
    <w:p w:rsidR="00181250" w:rsidRPr="00E74C2B" w:rsidRDefault="00181250" w:rsidP="00E74C2B">
      <w:pPr>
        <w:pStyle w:val="a3"/>
        <w:numPr>
          <w:ilvl w:val="0"/>
          <w:numId w:val="23"/>
        </w:numPr>
        <w:tabs>
          <w:tab w:val="left" w:pos="90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74C2B">
        <w:rPr>
          <w:rFonts w:ascii="Times New Roman" w:hAnsi="Times New Roman" w:cs="Times New Roman"/>
          <w:sz w:val="26"/>
          <w:szCs w:val="26"/>
        </w:rPr>
        <w:t xml:space="preserve">за неисполнение (ненадлежащее исполнение) иных своих должностных обязанностей, определенных настоящим должностным регламентом, регламентами </w:t>
      </w:r>
      <w:r w:rsidR="008C22BE">
        <w:rPr>
          <w:rFonts w:ascii="Times New Roman" w:hAnsi="Times New Roman" w:cs="Times New Roman"/>
          <w:sz w:val="26"/>
          <w:szCs w:val="26"/>
        </w:rPr>
        <w:br/>
      </w:r>
      <w:r w:rsidRPr="00E74C2B">
        <w:rPr>
          <w:rFonts w:ascii="Times New Roman" w:hAnsi="Times New Roman" w:cs="Times New Roman"/>
          <w:sz w:val="26"/>
          <w:szCs w:val="26"/>
        </w:rPr>
        <w:t>и иными внутренними документами Межрайонной ИФНС России № 46 по г. Москве.</w:t>
      </w:r>
    </w:p>
    <w:p w:rsidR="00181250" w:rsidRPr="00E74C2B" w:rsidRDefault="00181250" w:rsidP="0018125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74C2B">
        <w:rPr>
          <w:rFonts w:ascii="Times New Roman" w:hAnsi="Times New Roman" w:cs="Times New Roman"/>
          <w:sz w:val="26"/>
          <w:szCs w:val="26"/>
        </w:rPr>
        <w:t xml:space="preserve">Согласно </w:t>
      </w:r>
      <w:hyperlink r:id="rId9" w:history="1">
        <w:r w:rsidRPr="00E74C2B">
          <w:rPr>
            <w:rFonts w:ascii="Times New Roman" w:hAnsi="Times New Roman" w:cs="Times New Roman"/>
            <w:sz w:val="26"/>
            <w:szCs w:val="26"/>
          </w:rPr>
          <w:t>ст. 15</w:t>
        </w:r>
      </w:hyperlink>
      <w:r w:rsidRPr="00E74C2B">
        <w:rPr>
          <w:rFonts w:ascii="Times New Roman" w:hAnsi="Times New Roman" w:cs="Times New Roman"/>
          <w:sz w:val="26"/>
          <w:szCs w:val="26"/>
        </w:rPr>
        <w:t xml:space="preserve"> </w:t>
      </w:r>
      <w:r w:rsidRPr="00E74C2B">
        <w:rPr>
          <w:rFonts w:ascii="Times New Roman" w:hAnsi="Times New Roman" w:cs="Times New Roman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Pr="00E74C2B">
        <w:rPr>
          <w:rFonts w:ascii="Times New Roman" w:hAnsi="Times New Roman" w:cs="Times New Roman"/>
          <w:sz w:val="26"/>
          <w:szCs w:val="26"/>
        </w:rPr>
        <w:t xml:space="preserve"> </w:t>
      </w:r>
      <w:r w:rsidRPr="00E74C2B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Pr="00E74C2B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181250" w:rsidRPr="00E74C2B" w:rsidRDefault="00181250" w:rsidP="001812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181250" w:rsidRPr="00E74C2B" w:rsidRDefault="00181250" w:rsidP="001812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E74C2B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IV. Перечень вопросов, по которым </w:t>
      </w:r>
      <w:r w:rsidRPr="00E74C2B">
        <w:rPr>
          <w:rFonts w:ascii="Times New Roman" w:hAnsi="Times New Roman"/>
          <w:b/>
          <w:sz w:val="26"/>
          <w:szCs w:val="26"/>
          <w:u w:val="single"/>
        </w:rPr>
        <w:t>главный государственный налоговый инспектор</w:t>
      </w:r>
      <w:r w:rsidRPr="00E74C2B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вправе или обязан самостоятельно принимать управленческие и </w:t>
      </w:r>
    </w:p>
    <w:p w:rsidR="00181250" w:rsidRPr="00E74C2B" w:rsidRDefault="00181250" w:rsidP="001812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E74C2B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иные решения</w:t>
      </w:r>
    </w:p>
    <w:p w:rsidR="00181250" w:rsidRPr="00E74C2B" w:rsidRDefault="00181250" w:rsidP="001812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181250" w:rsidRPr="00E74C2B" w:rsidRDefault="00181250" w:rsidP="00E74C2B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C2B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Pr="00E74C2B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Pr="00E74C2B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E74C2B" w:rsidRPr="00E74C2B" w:rsidRDefault="00181250" w:rsidP="00E74C2B">
      <w:pPr>
        <w:pStyle w:val="a3"/>
        <w:numPr>
          <w:ilvl w:val="0"/>
          <w:numId w:val="25"/>
        </w:numPr>
        <w:tabs>
          <w:tab w:val="num" w:pos="0"/>
          <w:tab w:val="left" w:pos="702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C2B">
        <w:rPr>
          <w:rFonts w:ascii="Times New Roman" w:hAnsi="Times New Roman" w:cs="Times New Roman"/>
          <w:bCs/>
          <w:iCs/>
          <w:sz w:val="26"/>
          <w:szCs w:val="26"/>
        </w:rPr>
        <w:t>приём заявлений на государственную регистрацию юридического лица, документов о внесении изменений в ЕГРЮЛ и учредительные документы юридического лица, сведений о юридическом лице, но не связанных с внесением в учредительные документы, заявлений о реорганизации и ликвидации юридических лиц;</w:t>
      </w:r>
    </w:p>
    <w:p w:rsidR="00E74C2B" w:rsidRPr="00E74C2B" w:rsidRDefault="00181250" w:rsidP="00E74C2B">
      <w:pPr>
        <w:pStyle w:val="a3"/>
        <w:numPr>
          <w:ilvl w:val="0"/>
          <w:numId w:val="25"/>
        </w:numPr>
        <w:tabs>
          <w:tab w:val="num" w:pos="0"/>
          <w:tab w:val="left" w:pos="702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C2B">
        <w:rPr>
          <w:rFonts w:ascii="Times New Roman" w:hAnsi="Times New Roman" w:cs="Times New Roman"/>
          <w:sz w:val="26"/>
          <w:szCs w:val="26"/>
        </w:rPr>
        <w:t xml:space="preserve">выдачи документов, </w:t>
      </w:r>
      <w:r w:rsidRPr="00E74C2B">
        <w:rPr>
          <w:rFonts w:ascii="Times New Roman" w:hAnsi="Times New Roman" w:cs="Times New Roman"/>
          <w:bCs/>
          <w:iCs/>
          <w:sz w:val="26"/>
          <w:szCs w:val="26"/>
        </w:rPr>
        <w:t>являющихся результатом государственной регистрации юридического лица;</w:t>
      </w:r>
    </w:p>
    <w:p w:rsidR="00302DC8" w:rsidRPr="00E74C2B" w:rsidRDefault="00302DC8" w:rsidP="00E74C2B">
      <w:pPr>
        <w:pStyle w:val="a3"/>
        <w:numPr>
          <w:ilvl w:val="0"/>
          <w:numId w:val="25"/>
        </w:numPr>
        <w:tabs>
          <w:tab w:val="num" w:pos="0"/>
          <w:tab w:val="left" w:pos="702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C2B">
        <w:rPr>
          <w:rFonts w:ascii="Times New Roman" w:hAnsi="Times New Roman" w:cs="Times New Roman"/>
          <w:sz w:val="26"/>
          <w:szCs w:val="26"/>
          <w:lang w:eastAsia="ru-RU"/>
        </w:rPr>
        <w:t>приёма заявлений на выдачу квалифицированного сертификата ключа проверки</w:t>
      </w:r>
      <w:r w:rsidR="001078DD" w:rsidRPr="00E74C2B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E74C2B">
        <w:rPr>
          <w:rFonts w:ascii="Times New Roman" w:hAnsi="Times New Roman" w:cs="Times New Roman"/>
          <w:sz w:val="26"/>
          <w:szCs w:val="26"/>
          <w:lang w:eastAsia="ru-RU"/>
        </w:rPr>
        <w:t>электронной подписи, выдачи КЭП.</w:t>
      </w:r>
    </w:p>
    <w:p w:rsidR="00E74C2B" w:rsidRPr="00E74C2B" w:rsidRDefault="00181250" w:rsidP="00E74C2B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C2B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Pr="00E74C2B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Pr="00E74C2B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E74C2B" w:rsidRPr="00E74C2B" w:rsidRDefault="00181250" w:rsidP="00E74C2B">
      <w:pPr>
        <w:pStyle w:val="a3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C2B">
        <w:rPr>
          <w:rFonts w:ascii="Times New Roman" w:hAnsi="Times New Roman" w:cs="Times New Roman"/>
          <w:bCs/>
          <w:iCs/>
          <w:sz w:val="26"/>
          <w:szCs w:val="26"/>
        </w:rPr>
        <w:t xml:space="preserve">соблюдения правил эксплуатации оргтехники, не допускать к работе </w:t>
      </w:r>
      <w:r w:rsidR="008C22BE">
        <w:rPr>
          <w:rFonts w:ascii="Times New Roman" w:hAnsi="Times New Roman" w:cs="Times New Roman"/>
          <w:bCs/>
          <w:iCs/>
          <w:sz w:val="26"/>
          <w:szCs w:val="26"/>
        </w:rPr>
        <w:br/>
      </w:r>
      <w:r w:rsidRPr="00E74C2B">
        <w:rPr>
          <w:rFonts w:ascii="Times New Roman" w:hAnsi="Times New Roman" w:cs="Times New Roman"/>
          <w:bCs/>
          <w:iCs/>
          <w:sz w:val="26"/>
          <w:szCs w:val="26"/>
        </w:rPr>
        <w:t>на технических средствах неуполномоченных лиц;</w:t>
      </w:r>
    </w:p>
    <w:p w:rsidR="00181250" w:rsidRPr="00E74C2B" w:rsidRDefault="00181250" w:rsidP="00E74C2B">
      <w:pPr>
        <w:pStyle w:val="a3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C2B">
        <w:rPr>
          <w:rFonts w:ascii="Times New Roman" w:hAnsi="Times New Roman" w:cs="Times New Roman"/>
          <w:sz w:val="26"/>
          <w:szCs w:val="26"/>
        </w:rPr>
        <w:t xml:space="preserve">иным вопросам, предусмотренным Положением о Межрайонной инспекции Федеральной налоговой службы № 46 по г. Москве, Положением о отделе работы </w:t>
      </w:r>
      <w:r w:rsidR="008C22BE">
        <w:rPr>
          <w:rFonts w:ascii="Times New Roman" w:hAnsi="Times New Roman" w:cs="Times New Roman"/>
          <w:sz w:val="26"/>
          <w:szCs w:val="26"/>
        </w:rPr>
        <w:br/>
      </w:r>
      <w:r w:rsidRPr="00E74C2B">
        <w:rPr>
          <w:rFonts w:ascii="Times New Roman" w:hAnsi="Times New Roman" w:cs="Times New Roman"/>
          <w:sz w:val="26"/>
          <w:szCs w:val="26"/>
        </w:rPr>
        <w:t>с заявителями № 1, регламентами инспекции, иными нормативными актами.</w:t>
      </w:r>
    </w:p>
    <w:p w:rsidR="00181250" w:rsidRPr="00E74C2B" w:rsidRDefault="00181250" w:rsidP="001812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181250" w:rsidRPr="00E74C2B" w:rsidRDefault="00181250" w:rsidP="001812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E74C2B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V. Перечень вопросов, по которым </w:t>
      </w:r>
      <w:r w:rsidRPr="00E74C2B">
        <w:rPr>
          <w:rFonts w:ascii="Times New Roman" w:hAnsi="Times New Roman"/>
          <w:b/>
          <w:sz w:val="26"/>
          <w:szCs w:val="26"/>
          <w:u w:val="single"/>
        </w:rPr>
        <w:t>главный государственный налоговый инспектор</w:t>
      </w:r>
      <w:r w:rsidRPr="00E74C2B">
        <w:rPr>
          <w:rFonts w:ascii="Times New Roman" w:hAnsi="Times New Roman" w:cs="Times New Roman"/>
          <w:sz w:val="26"/>
          <w:szCs w:val="26"/>
        </w:rPr>
        <w:t xml:space="preserve"> </w:t>
      </w:r>
      <w:r w:rsidRPr="00E74C2B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81250" w:rsidRPr="00E74C2B" w:rsidRDefault="00181250" w:rsidP="001812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181250" w:rsidRPr="00E74C2B" w:rsidRDefault="00181250" w:rsidP="00E74C2B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E74C2B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Pr="00E74C2B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181250" w:rsidRPr="00E74C2B" w:rsidRDefault="00181250" w:rsidP="00E74C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C2B">
        <w:rPr>
          <w:rFonts w:ascii="Times New Roman" w:hAnsi="Times New Roman" w:cs="Times New Roman"/>
          <w:sz w:val="26"/>
          <w:szCs w:val="26"/>
        </w:rPr>
        <w:t>локальных нормативных актов и других материалов, относящихся к компетенции отдела, регламентов по направлениям деятельности отдела и Инструкции, относящиеся к компетенции отдела работы с заявителями №1.</w:t>
      </w:r>
    </w:p>
    <w:p w:rsidR="00181250" w:rsidRPr="00E74C2B" w:rsidRDefault="00181250" w:rsidP="00E74C2B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C2B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Pr="00E74C2B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181250" w:rsidRPr="00E74C2B" w:rsidRDefault="00181250" w:rsidP="0018125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74C2B">
        <w:rPr>
          <w:rFonts w:ascii="Times New Roman" w:hAnsi="Times New Roman" w:cs="Times New Roman"/>
          <w:sz w:val="26"/>
          <w:szCs w:val="26"/>
        </w:rPr>
        <w:t xml:space="preserve">положений об инспекции и отделе; </w:t>
      </w:r>
    </w:p>
    <w:p w:rsidR="00181250" w:rsidRPr="00E74C2B" w:rsidRDefault="00181250" w:rsidP="0018125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74C2B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отдела; </w:t>
      </w:r>
    </w:p>
    <w:p w:rsidR="00181250" w:rsidRPr="00E74C2B" w:rsidRDefault="00181250" w:rsidP="0018125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74C2B">
        <w:rPr>
          <w:rFonts w:ascii="Times New Roman" w:hAnsi="Times New Roman" w:cs="Times New Roman"/>
          <w:sz w:val="26"/>
          <w:szCs w:val="26"/>
        </w:rPr>
        <w:t>иных актов по поручению  руководства инспекции.</w:t>
      </w:r>
    </w:p>
    <w:p w:rsidR="00433099" w:rsidRPr="00E74C2B" w:rsidRDefault="00433099" w:rsidP="001812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181250" w:rsidRPr="00E74C2B" w:rsidRDefault="00181250" w:rsidP="001812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E74C2B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181250" w:rsidRPr="00E74C2B" w:rsidRDefault="00181250" w:rsidP="001812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E74C2B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181250" w:rsidRPr="00E74C2B" w:rsidRDefault="00181250" w:rsidP="001812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E74C2B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принятия данных решений</w:t>
      </w:r>
    </w:p>
    <w:p w:rsidR="00181250" w:rsidRPr="00E74C2B" w:rsidRDefault="00181250" w:rsidP="001812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181250" w:rsidRPr="00E74C2B" w:rsidRDefault="00181250" w:rsidP="00E74C2B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C2B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Pr="00E74C2B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Pr="00E74C2B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81250" w:rsidRPr="00E74C2B" w:rsidRDefault="00181250" w:rsidP="001812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181250" w:rsidRPr="00E74C2B" w:rsidRDefault="00181250" w:rsidP="001812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E74C2B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VII. Порядок служебного взаимодействия</w:t>
      </w:r>
    </w:p>
    <w:p w:rsidR="00181250" w:rsidRPr="00E74C2B" w:rsidRDefault="00181250" w:rsidP="001812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181250" w:rsidRPr="00E74C2B" w:rsidRDefault="00181250" w:rsidP="00E74C2B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E74C2B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Pr="00E74C2B">
        <w:rPr>
          <w:rFonts w:ascii="Times New Roman" w:hAnsi="Times New Roman"/>
          <w:sz w:val="26"/>
          <w:szCs w:val="26"/>
          <w:u w:val="single"/>
        </w:rPr>
        <w:t>главного государственного налогового инспектора</w:t>
      </w:r>
      <w:r w:rsidRPr="00E74C2B">
        <w:rPr>
          <w:rFonts w:ascii="Times New Roman" w:hAnsi="Times New Roman" w:cs="Times New Roman"/>
          <w:sz w:val="26"/>
          <w:szCs w:val="26"/>
        </w:rPr>
        <w:t xml:space="preserve"> </w:t>
      </w:r>
      <w:r w:rsidR="008C22BE">
        <w:rPr>
          <w:rFonts w:ascii="Times New Roman" w:hAnsi="Times New Roman" w:cs="Times New Roman"/>
          <w:sz w:val="26"/>
          <w:szCs w:val="26"/>
        </w:rPr>
        <w:br/>
      </w:r>
      <w:r w:rsidRPr="00E74C2B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</w:t>
      </w:r>
      <w:r w:rsidR="008C22BE">
        <w:rPr>
          <w:rFonts w:ascii="Times New Roman" w:hAnsi="Times New Roman" w:cs="Times New Roman"/>
          <w:sz w:val="26"/>
          <w:szCs w:val="26"/>
        </w:rPr>
        <w:br/>
      </w:r>
      <w:r w:rsidRPr="00E74C2B">
        <w:rPr>
          <w:rFonts w:ascii="Times New Roman" w:hAnsi="Times New Roman" w:cs="Times New Roman"/>
          <w:sz w:val="26"/>
          <w:szCs w:val="26"/>
        </w:rPr>
        <w:t xml:space="preserve">в рамках деловых отношений на основе </w:t>
      </w:r>
      <w:hyperlink r:id="rId10" w:history="1">
        <w:r w:rsidRPr="00E74C2B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общих принципов</w:t>
        </w:r>
      </w:hyperlink>
      <w:r w:rsidRPr="00E74C2B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11" w:history="1">
        <w:r w:rsidRPr="00E74C2B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Указом</w:t>
        </w:r>
      </w:hyperlink>
      <w:r w:rsidRPr="00E74C2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74C2B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E74C2B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Pr="00E74C2B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2" w:history="1">
        <w:r w:rsidRPr="00E74C2B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статьей 18</w:t>
        </w:r>
      </w:hyperlink>
      <w:r w:rsidRPr="00E74C2B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E74C2B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E74C2B">
        <w:rPr>
          <w:rFonts w:ascii="Times New Roman" w:hAnsi="Times New Roman" w:cs="Times New Roman"/>
          <w:sz w:val="26"/>
          <w:szCs w:val="26"/>
        </w:rPr>
        <w:t xml:space="preserve">. № 79-ФЗ "О государственной гражданской службе Российской Федерации", Кодексом этики </w:t>
      </w:r>
      <w:r w:rsidR="008C22BE">
        <w:rPr>
          <w:rFonts w:ascii="Times New Roman" w:hAnsi="Times New Roman" w:cs="Times New Roman"/>
          <w:sz w:val="26"/>
          <w:szCs w:val="26"/>
        </w:rPr>
        <w:br/>
      </w:r>
      <w:r w:rsidRPr="00E74C2B">
        <w:rPr>
          <w:rFonts w:ascii="Times New Roman" w:hAnsi="Times New Roman" w:cs="Times New Roman"/>
          <w:sz w:val="26"/>
          <w:szCs w:val="26"/>
        </w:rPr>
        <w:t xml:space="preserve">и служебного поведения государственных гражданских служащих Федеральной налоговой службы, утвержденным приказом ФНС России от 11.04.2011 </w:t>
      </w:r>
      <w:r w:rsidR="008C22BE">
        <w:rPr>
          <w:rFonts w:ascii="Times New Roman" w:hAnsi="Times New Roman" w:cs="Times New Roman"/>
          <w:sz w:val="26"/>
          <w:szCs w:val="26"/>
        </w:rPr>
        <w:br/>
      </w:r>
      <w:r w:rsidRPr="00E74C2B">
        <w:rPr>
          <w:rFonts w:ascii="Times New Roman" w:hAnsi="Times New Roman" w:cs="Times New Roman"/>
          <w:sz w:val="26"/>
          <w:szCs w:val="26"/>
        </w:rPr>
        <w:t xml:space="preserve">№ММВ-7-4/260@, а также в соответствии с иными нормативными правовыми актами Российской Федерации и приказами (распоряжениями) ФНС России, УФНС России </w:t>
      </w:r>
      <w:r w:rsidR="008C22BE">
        <w:rPr>
          <w:rFonts w:ascii="Times New Roman" w:hAnsi="Times New Roman" w:cs="Times New Roman"/>
          <w:sz w:val="26"/>
          <w:szCs w:val="26"/>
        </w:rPr>
        <w:br/>
      </w:r>
      <w:r w:rsidRPr="00E74C2B">
        <w:rPr>
          <w:rFonts w:ascii="Times New Roman" w:hAnsi="Times New Roman" w:cs="Times New Roman"/>
          <w:sz w:val="26"/>
          <w:szCs w:val="26"/>
        </w:rPr>
        <w:t>по г. Москве, инспекции.</w:t>
      </w:r>
    </w:p>
    <w:p w:rsidR="00181250" w:rsidRPr="00E74C2B" w:rsidRDefault="00181250" w:rsidP="001812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181250" w:rsidRPr="00E74C2B" w:rsidRDefault="00181250" w:rsidP="001812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E74C2B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181250" w:rsidRPr="00E74C2B" w:rsidRDefault="00181250" w:rsidP="001812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E74C2B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181250" w:rsidRPr="00E74C2B" w:rsidRDefault="00181250" w:rsidP="001812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E74C2B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Федеральной налоговой службы</w:t>
      </w:r>
    </w:p>
    <w:p w:rsidR="00181250" w:rsidRPr="00E74C2B" w:rsidRDefault="00181250" w:rsidP="001812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181250" w:rsidRPr="00E74C2B" w:rsidRDefault="00181250" w:rsidP="00E74C2B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E74C2B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Pr="00E74C2B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Pr="00E74C2B">
        <w:rPr>
          <w:rFonts w:ascii="Times New Roman" w:hAnsi="Times New Roman" w:cs="Times New Roman"/>
          <w:sz w:val="26"/>
          <w:szCs w:val="26"/>
        </w:rPr>
        <w:t xml:space="preserve">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</w:t>
      </w:r>
      <w:r w:rsidR="008C22BE">
        <w:rPr>
          <w:rFonts w:ascii="Times New Roman" w:hAnsi="Times New Roman" w:cs="Times New Roman"/>
          <w:sz w:val="26"/>
          <w:szCs w:val="26"/>
        </w:rPr>
        <w:br/>
      </w:r>
      <w:r w:rsidRPr="00E74C2B">
        <w:rPr>
          <w:rFonts w:ascii="Times New Roman" w:hAnsi="Times New Roman" w:cs="Times New Roman"/>
          <w:sz w:val="26"/>
          <w:szCs w:val="26"/>
        </w:rPr>
        <w:t xml:space="preserve">по г. Москве: </w:t>
      </w:r>
    </w:p>
    <w:p w:rsidR="001078DD" w:rsidRPr="00E74C2B" w:rsidRDefault="00181250" w:rsidP="00E74C2B">
      <w:pPr>
        <w:pStyle w:val="a3"/>
        <w:numPr>
          <w:ilvl w:val="0"/>
          <w:numId w:val="27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C2B">
        <w:rPr>
          <w:rFonts w:ascii="Times New Roman" w:hAnsi="Times New Roman" w:cs="Times New Roman"/>
          <w:sz w:val="26"/>
          <w:szCs w:val="26"/>
        </w:rPr>
        <w:t>прием и выдача документов о государственной регистрации юридических лиц;</w:t>
      </w:r>
    </w:p>
    <w:p w:rsidR="00E74C2B" w:rsidRPr="00E74C2B" w:rsidRDefault="00181250" w:rsidP="00E74C2B">
      <w:pPr>
        <w:pStyle w:val="a3"/>
        <w:numPr>
          <w:ilvl w:val="0"/>
          <w:numId w:val="27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C2B">
        <w:rPr>
          <w:rFonts w:ascii="Times New Roman" w:hAnsi="Times New Roman" w:cs="Times New Roman"/>
          <w:sz w:val="26"/>
          <w:szCs w:val="26"/>
        </w:rPr>
        <w:t>консультирование заявителей по вопросам государственной регистрации юридических лиц и индивидуальных предпринимателей в пределах компетенции работы отдела</w:t>
      </w:r>
      <w:r w:rsidR="00302DC8" w:rsidRPr="00E74C2B">
        <w:rPr>
          <w:rFonts w:ascii="Times New Roman" w:hAnsi="Times New Roman" w:cs="Times New Roman"/>
          <w:sz w:val="26"/>
          <w:szCs w:val="26"/>
        </w:rPr>
        <w:t>;</w:t>
      </w:r>
    </w:p>
    <w:p w:rsidR="00302DC8" w:rsidRPr="00E74C2B" w:rsidRDefault="00302DC8" w:rsidP="00E74C2B">
      <w:pPr>
        <w:pStyle w:val="a3"/>
        <w:numPr>
          <w:ilvl w:val="0"/>
          <w:numId w:val="27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C2B">
        <w:rPr>
          <w:rFonts w:ascii="Times New Roman" w:hAnsi="Times New Roman" w:cs="Times New Roman"/>
          <w:sz w:val="26"/>
          <w:szCs w:val="26"/>
          <w:lang w:eastAsia="ru-RU"/>
        </w:rPr>
        <w:t>информирование заявителей по вопросам выдачи квалифицированных</w:t>
      </w:r>
      <w:r w:rsidR="001078DD" w:rsidRPr="00E74C2B">
        <w:rPr>
          <w:rFonts w:ascii="Times New Roman" w:hAnsi="Times New Roman" w:cs="Times New Roman"/>
          <w:sz w:val="26"/>
          <w:szCs w:val="26"/>
        </w:rPr>
        <w:t xml:space="preserve"> </w:t>
      </w:r>
      <w:r w:rsidRPr="00E74C2B">
        <w:rPr>
          <w:rFonts w:ascii="Times New Roman" w:hAnsi="Times New Roman" w:cs="Times New Roman"/>
          <w:sz w:val="26"/>
          <w:szCs w:val="26"/>
          <w:lang w:eastAsia="ru-RU"/>
        </w:rPr>
        <w:t>сертификатов ключей проверки электронной подписи.</w:t>
      </w:r>
    </w:p>
    <w:p w:rsidR="00181250" w:rsidRPr="00E74C2B" w:rsidRDefault="00181250" w:rsidP="001078DD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181250" w:rsidRPr="00E74C2B" w:rsidRDefault="00181250" w:rsidP="001812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E74C2B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IX. Показатели эффективности и результативности</w:t>
      </w:r>
    </w:p>
    <w:p w:rsidR="00181250" w:rsidRPr="00E74C2B" w:rsidRDefault="00181250" w:rsidP="001812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E74C2B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профессиональной служебной деятельности</w:t>
      </w:r>
    </w:p>
    <w:p w:rsidR="00181250" w:rsidRPr="00E74C2B" w:rsidRDefault="00181250" w:rsidP="001812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181250" w:rsidRPr="00E74C2B" w:rsidRDefault="00181250" w:rsidP="00E74C2B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C2B">
        <w:rPr>
          <w:rFonts w:ascii="Times New Roman" w:hAnsi="Times New Roman" w:cs="Times New Roman"/>
          <w:sz w:val="26"/>
          <w:szCs w:val="26"/>
        </w:rPr>
        <w:t>Эффективность професси</w:t>
      </w:r>
      <w:r w:rsidR="00E74C2B" w:rsidRPr="00E74C2B">
        <w:rPr>
          <w:rFonts w:ascii="Times New Roman" w:hAnsi="Times New Roman" w:cs="Times New Roman"/>
          <w:sz w:val="26"/>
          <w:szCs w:val="26"/>
        </w:rPr>
        <w:t>ональной служебной деятельности</w:t>
      </w:r>
      <w:r w:rsidRPr="00E74C2B">
        <w:rPr>
          <w:rFonts w:ascii="Times New Roman" w:hAnsi="Times New Roman" w:cs="Times New Roman"/>
          <w:sz w:val="26"/>
          <w:szCs w:val="26"/>
        </w:rPr>
        <w:t xml:space="preserve"> </w:t>
      </w:r>
      <w:r w:rsidRPr="00E74C2B">
        <w:rPr>
          <w:rFonts w:ascii="Times New Roman" w:hAnsi="Times New Roman"/>
          <w:sz w:val="26"/>
          <w:szCs w:val="26"/>
          <w:u w:val="single"/>
        </w:rPr>
        <w:t>главного государственного налогового инспектора</w:t>
      </w:r>
      <w:r w:rsidRPr="00E74C2B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181250" w:rsidRPr="00E74C2B" w:rsidRDefault="00181250" w:rsidP="001812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E74C2B">
        <w:rPr>
          <w:rFonts w:ascii="Times New Roman" w:hAnsi="Times New Roman" w:cs="Times New Roman"/>
          <w:sz w:val="26"/>
          <w:szCs w:val="26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81250" w:rsidRPr="00E74C2B" w:rsidRDefault="00181250" w:rsidP="001812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E74C2B">
        <w:rPr>
          <w:rFonts w:ascii="Times New Roman" w:hAnsi="Times New Roman" w:cs="Times New Roman"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181250" w:rsidRPr="00E74C2B" w:rsidRDefault="00181250" w:rsidP="001812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E74C2B">
        <w:rPr>
          <w:rFonts w:ascii="Times New Roman" w:hAnsi="Times New Roman" w:cs="Times New Roman"/>
          <w:sz w:val="26"/>
          <w:szCs w:val="26"/>
          <w:lang w:eastAsia="ru-RU"/>
        </w:rPr>
        <w:t xml:space="preserve">качеству выполненной работы (подготовке документов в соответствии </w:t>
      </w:r>
      <w:r w:rsidR="008C22BE">
        <w:rPr>
          <w:rFonts w:ascii="Times New Roman" w:hAnsi="Times New Roman" w:cs="Times New Roman"/>
          <w:sz w:val="26"/>
          <w:szCs w:val="26"/>
          <w:lang w:eastAsia="ru-RU"/>
        </w:rPr>
        <w:br/>
      </w:r>
      <w:r w:rsidRPr="00E74C2B">
        <w:rPr>
          <w:rFonts w:ascii="Times New Roman" w:hAnsi="Times New Roman" w:cs="Times New Roman"/>
          <w:sz w:val="26"/>
          <w:szCs w:val="26"/>
          <w:lang w:eastAsia="ru-RU"/>
        </w:rPr>
        <w:t xml:space="preserve">с установленными требованиями, полному и логичному изложению материала, юридически грамотному составлению документа, отсутствию стилистических </w:t>
      </w:r>
      <w:r w:rsidR="008C22BE">
        <w:rPr>
          <w:rFonts w:ascii="Times New Roman" w:hAnsi="Times New Roman" w:cs="Times New Roman"/>
          <w:sz w:val="26"/>
          <w:szCs w:val="26"/>
          <w:lang w:eastAsia="ru-RU"/>
        </w:rPr>
        <w:br/>
      </w:r>
      <w:r w:rsidRPr="00E74C2B">
        <w:rPr>
          <w:rFonts w:ascii="Times New Roman" w:hAnsi="Times New Roman" w:cs="Times New Roman"/>
          <w:sz w:val="26"/>
          <w:szCs w:val="26"/>
          <w:lang w:eastAsia="ru-RU"/>
        </w:rPr>
        <w:t>и грамматических ошибок);</w:t>
      </w:r>
    </w:p>
    <w:p w:rsidR="00181250" w:rsidRPr="00E74C2B" w:rsidRDefault="00181250" w:rsidP="001812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E74C2B">
        <w:rPr>
          <w:rFonts w:ascii="Times New Roman" w:hAnsi="Times New Roman" w:cs="Times New Roman"/>
          <w:sz w:val="26"/>
          <w:szCs w:val="26"/>
          <w:lang w:eastAsia="ru-RU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умению работать </w:t>
      </w:r>
      <w:r w:rsidR="008C22BE">
        <w:rPr>
          <w:rFonts w:ascii="Times New Roman" w:hAnsi="Times New Roman" w:cs="Times New Roman"/>
          <w:sz w:val="26"/>
          <w:szCs w:val="26"/>
          <w:lang w:eastAsia="ru-RU"/>
        </w:rPr>
        <w:br/>
      </w:r>
      <w:r w:rsidRPr="00E74C2B">
        <w:rPr>
          <w:rFonts w:ascii="Times New Roman" w:hAnsi="Times New Roman" w:cs="Times New Roman"/>
          <w:sz w:val="26"/>
          <w:szCs w:val="26"/>
          <w:lang w:eastAsia="ru-RU"/>
        </w:rPr>
        <w:t>с документами);</w:t>
      </w:r>
    </w:p>
    <w:p w:rsidR="00181250" w:rsidRPr="00E74C2B" w:rsidRDefault="00181250" w:rsidP="001812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E74C2B">
        <w:rPr>
          <w:rFonts w:ascii="Times New Roman" w:hAnsi="Times New Roman" w:cs="Times New Roman"/>
          <w:sz w:val="26"/>
          <w:szCs w:val="26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81250" w:rsidRPr="00E74C2B" w:rsidRDefault="00181250" w:rsidP="001812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E74C2B">
        <w:rPr>
          <w:rFonts w:ascii="Times New Roman" w:hAnsi="Times New Roman" w:cs="Times New Roman"/>
          <w:sz w:val="26"/>
          <w:szCs w:val="26"/>
          <w:lang w:eastAsia="ru-RU"/>
        </w:rPr>
        <w:t xml:space="preserve">творческому подходу к решению поставленных задач, активности и инициативе </w:t>
      </w:r>
      <w:r w:rsidR="008C22BE">
        <w:rPr>
          <w:rFonts w:ascii="Times New Roman" w:hAnsi="Times New Roman" w:cs="Times New Roman"/>
          <w:sz w:val="26"/>
          <w:szCs w:val="26"/>
          <w:lang w:eastAsia="ru-RU"/>
        </w:rPr>
        <w:br/>
      </w:r>
      <w:r w:rsidRPr="00E74C2B">
        <w:rPr>
          <w:rFonts w:ascii="Times New Roman" w:hAnsi="Times New Roman" w:cs="Times New Roman"/>
          <w:sz w:val="26"/>
          <w:szCs w:val="26"/>
          <w:lang w:eastAsia="ru-RU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81250" w:rsidRPr="00E74C2B" w:rsidRDefault="00181250" w:rsidP="001812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E74C2B">
        <w:rPr>
          <w:rFonts w:ascii="Times New Roman" w:hAnsi="Times New Roman" w:cs="Times New Roman"/>
          <w:sz w:val="26"/>
          <w:szCs w:val="26"/>
          <w:lang w:eastAsia="ru-RU"/>
        </w:rPr>
        <w:t>осознанию ответственности за последствия своих действий, принимаемых решений.</w:t>
      </w:r>
    </w:p>
    <w:p w:rsidR="00671A4B" w:rsidRPr="00E74C2B" w:rsidRDefault="00181250" w:rsidP="00671A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74C2B">
        <w:rPr>
          <w:rFonts w:ascii="Times New Roman" w:hAnsi="Times New Roman" w:cs="Times New Roman"/>
          <w:sz w:val="26"/>
          <w:szCs w:val="26"/>
        </w:rPr>
        <w:t xml:space="preserve">Результативность профессиональной служебной деятельности </w:t>
      </w:r>
      <w:r w:rsidRPr="00E74C2B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Pr="00E74C2B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показателям, как: количественные и качественные показатели принятых и выданных документов, представленных на государственную регистрацию юридических лиц, наличие жалоб </w:t>
      </w:r>
      <w:r w:rsidR="008C22BE">
        <w:rPr>
          <w:rFonts w:ascii="Times New Roman" w:hAnsi="Times New Roman" w:cs="Times New Roman"/>
          <w:sz w:val="26"/>
          <w:szCs w:val="26"/>
        </w:rPr>
        <w:br/>
      </w:r>
      <w:r w:rsidRPr="00E74C2B">
        <w:rPr>
          <w:rFonts w:ascii="Times New Roman" w:hAnsi="Times New Roman" w:cs="Times New Roman"/>
          <w:sz w:val="26"/>
          <w:szCs w:val="26"/>
        </w:rPr>
        <w:t>на результаты исполнения служебных функций, соблюдение служебной дисциплины; своевременность и оперативность, выполненных поручений в установленные законодательством, нормативными правовыми актами, руководством Инспекции сроки</w:t>
      </w:r>
      <w:r w:rsidR="00671A4B" w:rsidRPr="00E74C2B">
        <w:rPr>
          <w:rFonts w:ascii="Times New Roman" w:hAnsi="Times New Roman" w:cs="Times New Roman"/>
          <w:sz w:val="26"/>
          <w:szCs w:val="26"/>
        </w:rPr>
        <w:t>, количественные и качественные показатели принятых и выданных квалифицированных сертификатов ключей проверки электронной подписи.</w:t>
      </w:r>
    </w:p>
    <w:p w:rsidR="008239E4" w:rsidRPr="00185445" w:rsidRDefault="008239E4" w:rsidP="00671A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5"/>
          <w:szCs w:val="26"/>
        </w:rPr>
      </w:pPr>
    </w:p>
    <w:p w:rsidR="00B272D9" w:rsidRPr="00185445" w:rsidRDefault="00B272D9" w:rsidP="0018125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  <w:bookmarkStart w:id="0" w:name="_GoBack"/>
      <w:bookmarkEnd w:id="0"/>
    </w:p>
    <w:p w:rsidR="00B272D9" w:rsidRPr="00185445" w:rsidRDefault="00B272D9" w:rsidP="00B272D9">
      <w:pPr>
        <w:rPr>
          <w:rFonts w:ascii="Times New Roman" w:hAnsi="Times New Roman" w:cs="Times New Roman"/>
          <w:sz w:val="18"/>
          <w:szCs w:val="18"/>
          <w:lang w:eastAsia="ru-RU"/>
        </w:rPr>
      </w:pPr>
    </w:p>
    <w:tbl>
      <w:tblPr>
        <w:tblStyle w:val="af"/>
        <w:tblW w:w="10167" w:type="dxa"/>
        <w:tblLook w:val="04A0" w:firstRow="1" w:lastRow="0" w:firstColumn="1" w:lastColumn="0" w:noHBand="0" w:noVBand="1"/>
      </w:tblPr>
      <w:tblGrid>
        <w:gridCol w:w="4928"/>
        <w:gridCol w:w="147"/>
        <w:gridCol w:w="2830"/>
        <w:gridCol w:w="2262"/>
      </w:tblGrid>
      <w:tr w:rsidR="00185445" w:rsidRPr="00185445" w:rsidTr="008239E4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8239E4" w:rsidRPr="00185445" w:rsidRDefault="008239E4" w:rsidP="00DB50A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5445">
              <w:rPr>
                <w:rFonts w:ascii="Times New Roman" w:hAnsi="Times New Roman" w:cs="Times New Roman"/>
                <w:sz w:val="24"/>
                <w:szCs w:val="24"/>
              </w:rPr>
              <w:t>Начальник отдела работы с заявителями № 1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right w:val="nil"/>
            </w:tcBorders>
          </w:tcPr>
          <w:p w:rsidR="008239E4" w:rsidRPr="00185445" w:rsidRDefault="008239E4" w:rsidP="008239E4">
            <w:pPr>
              <w:ind w:right="-7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39E4" w:rsidRPr="00185445" w:rsidRDefault="008239E4" w:rsidP="00AE0E4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5445" w:rsidRPr="00185445" w:rsidTr="008239E4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8239E4" w:rsidRPr="00185445" w:rsidRDefault="008239E4" w:rsidP="00DB50A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85445">
              <w:rPr>
                <w:rFonts w:ascii="Times New Roman" w:hAnsi="Times New Roman"/>
                <w:sz w:val="16"/>
                <w:szCs w:val="16"/>
              </w:rPr>
              <w:t>(наименование отдела инспекции)</w:t>
            </w:r>
          </w:p>
        </w:tc>
        <w:tc>
          <w:tcPr>
            <w:tcW w:w="2977" w:type="dxa"/>
            <w:gridSpan w:val="2"/>
            <w:tcBorders>
              <w:left w:val="nil"/>
              <w:bottom w:val="nil"/>
              <w:right w:val="nil"/>
            </w:tcBorders>
          </w:tcPr>
          <w:p w:rsidR="008239E4" w:rsidRPr="00185445" w:rsidRDefault="008239E4" w:rsidP="00DB50A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85445">
              <w:rPr>
                <w:rFonts w:ascii="Times New Roman" w:hAnsi="Times New Roman"/>
                <w:sz w:val="16"/>
                <w:szCs w:val="16"/>
              </w:rPr>
              <w:t>(подпись</w:t>
            </w:r>
            <w:r w:rsidRPr="00185445">
              <w:rPr>
                <w:sz w:val="16"/>
                <w:szCs w:val="16"/>
              </w:rPr>
              <w:t>)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239E4" w:rsidRPr="00185445" w:rsidRDefault="008239E4" w:rsidP="00DB50A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85445">
              <w:rPr>
                <w:rFonts w:ascii="Times New Roman" w:hAnsi="Times New Roman"/>
                <w:sz w:val="16"/>
                <w:szCs w:val="16"/>
              </w:rPr>
              <w:t>(ФИО)</w:t>
            </w:r>
          </w:p>
        </w:tc>
      </w:tr>
      <w:tr w:rsidR="00185445" w:rsidRPr="00185445" w:rsidTr="008239E4">
        <w:trPr>
          <w:trHeight w:val="681"/>
        </w:trPr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C804C9" w:rsidRPr="00185445" w:rsidRDefault="00C804C9" w:rsidP="008F18B6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4C9" w:rsidRPr="00185445" w:rsidRDefault="00C804C9" w:rsidP="008F18B6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C804C9" w:rsidRPr="00185445" w:rsidRDefault="00C804C9" w:rsidP="008F18B6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85445" w:rsidRPr="00185445" w:rsidTr="008239E4">
        <w:tc>
          <w:tcPr>
            <w:tcW w:w="50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4C9" w:rsidRPr="00185445" w:rsidRDefault="00C804C9" w:rsidP="008F18B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54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 должностным регламентом ознакомлен(а)</w:t>
            </w:r>
          </w:p>
        </w:tc>
        <w:tc>
          <w:tcPr>
            <w:tcW w:w="2830" w:type="dxa"/>
            <w:tcBorders>
              <w:top w:val="nil"/>
              <w:left w:val="nil"/>
              <w:right w:val="nil"/>
            </w:tcBorders>
          </w:tcPr>
          <w:p w:rsidR="00C804C9" w:rsidRPr="00185445" w:rsidRDefault="00C804C9" w:rsidP="008F18B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04C9" w:rsidRPr="00185445" w:rsidRDefault="00C804C9" w:rsidP="001500B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5445" w:rsidRPr="00185445" w:rsidTr="008239E4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C804C9" w:rsidRPr="00185445" w:rsidRDefault="00C804C9" w:rsidP="008F18B6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left w:val="nil"/>
              <w:bottom w:val="nil"/>
              <w:right w:val="nil"/>
            </w:tcBorders>
          </w:tcPr>
          <w:p w:rsidR="00C804C9" w:rsidRPr="00185445" w:rsidRDefault="00C804C9" w:rsidP="008F18B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85445">
              <w:rPr>
                <w:rFonts w:ascii="Times New Roman" w:hAnsi="Times New Roman"/>
                <w:sz w:val="16"/>
                <w:szCs w:val="16"/>
              </w:rPr>
              <w:t>(подпись</w:t>
            </w:r>
            <w:r w:rsidRPr="00185445">
              <w:rPr>
                <w:sz w:val="16"/>
                <w:szCs w:val="16"/>
              </w:rPr>
              <w:t>)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804C9" w:rsidRPr="00185445" w:rsidRDefault="00C804C9" w:rsidP="008F18B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85445">
              <w:rPr>
                <w:rFonts w:ascii="Times New Roman" w:hAnsi="Times New Roman"/>
                <w:sz w:val="16"/>
                <w:szCs w:val="16"/>
              </w:rPr>
              <w:t>(ФИО)</w:t>
            </w:r>
          </w:p>
        </w:tc>
      </w:tr>
    </w:tbl>
    <w:p w:rsidR="00C804C9" w:rsidRDefault="00C804C9">
      <w:pPr>
        <w:rPr>
          <w:rFonts w:ascii="Times New Roman" w:hAnsi="Times New Roman" w:cs="Times New Roman"/>
          <w:sz w:val="20"/>
          <w:szCs w:val="20"/>
        </w:rPr>
      </w:pPr>
    </w:p>
    <w:p w:rsidR="008C22BE" w:rsidRDefault="008C22BE">
      <w:pPr>
        <w:rPr>
          <w:rFonts w:ascii="Times New Roman" w:hAnsi="Times New Roman" w:cs="Times New Roman"/>
          <w:sz w:val="20"/>
          <w:szCs w:val="20"/>
        </w:rPr>
      </w:pPr>
    </w:p>
    <w:p w:rsidR="000E2827" w:rsidRDefault="000E2827">
      <w:pPr>
        <w:rPr>
          <w:rFonts w:ascii="Times New Roman" w:hAnsi="Times New Roman" w:cs="Times New Roman"/>
          <w:sz w:val="20"/>
          <w:szCs w:val="20"/>
        </w:rPr>
      </w:pPr>
    </w:p>
    <w:sectPr w:rsidR="000E2827" w:rsidSect="002E46C3">
      <w:type w:val="continuous"/>
      <w:pgSz w:w="11906" w:h="16838"/>
      <w:pgMar w:top="567" w:right="850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0C69" w:rsidRDefault="00FB0C69" w:rsidP="008F5841">
      <w:pPr>
        <w:spacing w:after="0" w:line="240" w:lineRule="auto"/>
      </w:pPr>
      <w:r>
        <w:separator/>
      </w:r>
    </w:p>
  </w:endnote>
  <w:endnote w:type="continuationSeparator" w:id="0">
    <w:p w:rsidR="00FB0C69" w:rsidRDefault="00FB0C69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0C69" w:rsidRDefault="00FB0C69" w:rsidP="008F5841">
      <w:pPr>
        <w:spacing w:after="0" w:line="240" w:lineRule="auto"/>
      </w:pPr>
      <w:r>
        <w:separator/>
      </w:r>
    </w:p>
  </w:footnote>
  <w:footnote w:type="continuationSeparator" w:id="0">
    <w:p w:rsidR="00FB0C69" w:rsidRDefault="00FB0C69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98926933"/>
      <w:docPartObj>
        <w:docPartGallery w:val="Page Numbers (Top of Page)"/>
        <w:docPartUnique/>
      </w:docPartObj>
    </w:sdtPr>
    <w:sdtEndPr/>
    <w:sdtContent>
      <w:p w:rsidR="002F3402" w:rsidRDefault="00CD0482">
        <w:pPr>
          <w:pStyle w:val="af0"/>
          <w:jc w:val="center"/>
        </w:pPr>
        <w:r>
          <w:fldChar w:fldCharType="begin"/>
        </w:r>
        <w:r w:rsidR="002F3402">
          <w:instrText>PAGE   \* MERGEFORMAT</w:instrText>
        </w:r>
        <w:r>
          <w:fldChar w:fldCharType="separate"/>
        </w:r>
        <w:r w:rsidR="0056216F">
          <w:rPr>
            <w:noProof/>
          </w:rPr>
          <w:t>2</w:t>
        </w:r>
        <w:r>
          <w:fldChar w:fldCharType="end"/>
        </w:r>
      </w:p>
    </w:sdtContent>
  </w:sdt>
  <w:p w:rsidR="002F3402" w:rsidRDefault="002F3402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F1196"/>
    <w:multiLevelType w:val="hybridMultilevel"/>
    <w:tmpl w:val="C11AA994"/>
    <w:lvl w:ilvl="0" w:tplc="6574A96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549A1"/>
    <w:multiLevelType w:val="hybridMultilevel"/>
    <w:tmpl w:val="50A2BE60"/>
    <w:lvl w:ilvl="0" w:tplc="6574A96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07A62"/>
    <w:multiLevelType w:val="hybridMultilevel"/>
    <w:tmpl w:val="EF4017B4"/>
    <w:lvl w:ilvl="0" w:tplc="40C64EE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A9605E"/>
    <w:multiLevelType w:val="hybridMultilevel"/>
    <w:tmpl w:val="7EC4C5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12711CA"/>
    <w:multiLevelType w:val="hybridMultilevel"/>
    <w:tmpl w:val="519E8E0E"/>
    <w:lvl w:ilvl="0" w:tplc="474802F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AD08E6"/>
    <w:multiLevelType w:val="hybridMultilevel"/>
    <w:tmpl w:val="0948548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1D2ACE"/>
    <w:multiLevelType w:val="hybridMultilevel"/>
    <w:tmpl w:val="AF2833D8"/>
    <w:lvl w:ilvl="0" w:tplc="9D9CED38">
      <w:start w:val="1"/>
      <w:numFmt w:val="bullet"/>
      <w:lvlText w:val=""/>
      <w:lvlJc w:val="left"/>
      <w:pPr>
        <w:tabs>
          <w:tab w:val="num" w:pos="5889"/>
        </w:tabs>
        <w:ind w:left="58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609"/>
        </w:tabs>
        <w:ind w:left="6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329"/>
        </w:tabs>
        <w:ind w:left="7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8049"/>
        </w:tabs>
        <w:ind w:left="8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769"/>
        </w:tabs>
        <w:ind w:left="8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489"/>
        </w:tabs>
        <w:ind w:left="9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0209"/>
        </w:tabs>
        <w:ind w:left="10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929"/>
        </w:tabs>
        <w:ind w:left="10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649"/>
        </w:tabs>
        <w:ind w:left="11649" w:hanging="360"/>
      </w:pPr>
      <w:rPr>
        <w:rFonts w:ascii="Wingdings" w:hAnsi="Wingdings" w:hint="default"/>
      </w:rPr>
    </w:lvl>
  </w:abstractNum>
  <w:abstractNum w:abstractNumId="10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FE7989"/>
    <w:multiLevelType w:val="hybridMultilevel"/>
    <w:tmpl w:val="B6E890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F035B6"/>
    <w:multiLevelType w:val="hybridMultilevel"/>
    <w:tmpl w:val="9EAC9D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83F0C96"/>
    <w:multiLevelType w:val="hybridMultilevel"/>
    <w:tmpl w:val="83E09260"/>
    <w:lvl w:ilvl="0" w:tplc="1C08D2BE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16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D359EE"/>
    <w:multiLevelType w:val="hybridMultilevel"/>
    <w:tmpl w:val="8880080A"/>
    <w:lvl w:ilvl="0" w:tplc="2684E8B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8755C2"/>
    <w:multiLevelType w:val="hybridMultilevel"/>
    <w:tmpl w:val="6D4A0CE6"/>
    <w:lvl w:ilvl="0" w:tplc="6574A96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A8E28CA"/>
    <w:multiLevelType w:val="hybridMultilevel"/>
    <w:tmpl w:val="9662D856"/>
    <w:lvl w:ilvl="0" w:tplc="FEE89F74">
      <w:start w:val="1"/>
      <w:numFmt w:val="bullet"/>
      <w:suff w:val="space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A90EE4"/>
    <w:multiLevelType w:val="hybridMultilevel"/>
    <w:tmpl w:val="1FDA4292"/>
    <w:lvl w:ilvl="0" w:tplc="474802F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AD0DF9"/>
    <w:multiLevelType w:val="hybridMultilevel"/>
    <w:tmpl w:val="BD947100"/>
    <w:lvl w:ilvl="0" w:tplc="6574A96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5"/>
  </w:num>
  <w:num w:numId="2">
    <w:abstractNumId w:val="20"/>
  </w:num>
  <w:num w:numId="3">
    <w:abstractNumId w:val="16"/>
  </w:num>
  <w:num w:numId="4">
    <w:abstractNumId w:val="26"/>
  </w:num>
  <w:num w:numId="5">
    <w:abstractNumId w:val="23"/>
  </w:num>
  <w:num w:numId="6">
    <w:abstractNumId w:val="13"/>
  </w:num>
  <w:num w:numId="7">
    <w:abstractNumId w:val="10"/>
  </w:num>
  <w:num w:numId="8">
    <w:abstractNumId w:val="14"/>
  </w:num>
  <w:num w:numId="9">
    <w:abstractNumId w:val="6"/>
  </w:num>
  <w:num w:numId="10">
    <w:abstractNumId w:val="17"/>
  </w:num>
  <w:num w:numId="11">
    <w:abstractNumId w:val="1"/>
  </w:num>
  <w:num w:numId="12">
    <w:abstractNumId w:val="25"/>
  </w:num>
  <w:num w:numId="13">
    <w:abstractNumId w:val="8"/>
  </w:num>
  <w:num w:numId="14">
    <w:abstractNumId w:val="9"/>
  </w:num>
  <w:num w:numId="15">
    <w:abstractNumId w:val="21"/>
  </w:num>
  <w:num w:numId="16">
    <w:abstractNumId w:val="15"/>
  </w:num>
  <w:num w:numId="17">
    <w:abstractNumId w:val="22"/>
  </w:num>
  <w:num w:numId="18">
    <w:abstractNumId w:val="11"/>
  </w:num>
  <w:num w:numId="19">
    <w:abstractNumId w:val="4"/>
  </w:num>
  <w:num w:numId="20">
    <w:abstractNumId w:val="12"/>
  </w:num>
  <w:num w:numId="21">
    <w:abstractNumId w:val="3"/>
  </w:num>
  <w:num w:numId="22">
    <w:abstractNumId w:val="18"/>
  </w:num>
  <w:num w:numId="23">
    <w:abstractNumId w:val="24"/>
  </w:num>
  <w:num w:numId="24">
    <w:abstractNumId w:val="7"/>
  </w:num>
  <w:num w:numId="25">
    <w:abstractNumId w:val="19"/>
  </w:num>
  <w:num w:numId="26">
    <w:abstractNumId w:val="0"/>
  </w:num>
  <w:num w:numId="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attachedTemplate r:id="rId1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1250"/>
    <w:rsid w:val="000065F2"/>
    <w:rsid w:val="00046A51"/>
    <w:rsid w:val="00061854"/>
    <w:rsid w:val="00070306"/>
    <w:rsid w:val="00080FCA"/>
    <w:rsid w:val="000925BC"/>
    <w:rsid w:val="00094B12"/>
    <w:rsid w:val="000B7392"/>
    <w:rsid w:val="000C5DEF"/>
    <w:rsid w:val="000E2827"/>
    <w:rsid w:val="001078DD"/>
    <w:rsid w:val="001154F0"/>
    <w:rsid w:val="00131828"/>
    <w:rsid w:val="00135717"/>
    <w:rsid w:val="001500BA"/>
    <w:rsid w:val="0015700E"/>
    <w:rsid w:val="00170539"/>
    <w:rsid w:val="00170891"/>
    <w:rsid w:val="00181250"/>
    <w:rsid w:val="00185445"/>
    <w:rsid w:val="001A3A20"/>
    <w:rsid w:val="001B5C49"/>
    <w:rsid w:val="00217D41"/>
    <w:rsid w:val="00222CFA"/>
    <w:rsid w:val="0024581C"/>
    <w:rsid w:val="0027452C"/>
    <w:rsid w:val="00281252"/>
    <w:rsid w:val="002A4157"/>
    <w:rsid w:val="002B0B0C"/>
    <w:rsid w:val="002B3F47"/>
    <w:rsid w:val="002C0E1B"/>
    <w:rsid w:val="002C3322"/>
    <w:rsid w:val="002E46C3"/>
    <w:rsid w:val="002E71D0"/>
    <w:rsid w:val="002F3402"/>
    <w:rsid w:val="002F5D36"/>
    <w:rsid w:val="00302DC8"/>
    <w:rsid w:val="00307AC1"/>
    <w:rsid w:val="0032280F"/>
    <w:rsid w:val="0033285B"/>
    <w:rsid w:val="00335028"/>
    <w:rsid w:val="00381B53"/>
    <w:rsid w:val="003868A9"/>
    <w:rsid w:val="003A338D"/>
    <w:rsid w:val="003A7518"/>
    <w:rsid w:val="003C4A8B"/>
    <w:rsid w:val="003E40C9"/>
    <w:rsid w:val="00400FE7"/>
    <w:rsid w:val="00410D5A"/>
    <w:rsid w:val="004126A7"/>
    <w:rsid w:val="00421A4E"/>
    <w:rsid w:val="004240B5"/>
    <w:rsid w:val="00433099"/>
    <w:rsid w:val="00447738"/>
    <w:rsid w:val="00447E31"/>
    <w:rsid w:val="00496B68"/>
    <w:rsid w:val="004B6BC5"/>
    <w:rsid w:val="004C7D82"/>
    <w:rsid w:val="00501CF9"/>
    <w:rsid w:val="005108FF"/>
    <w:rsid w:val="005133BF"/>
    <w:rsid w:val="005267BE"/>
    <w:rsid w:val="0056216F"/>
    <w:rsid w:val="00562D1A"/>
    <w:rsid w:val="0057547E"/>
    <w:rsid w:val="00596076"/>
    <w:rsid w:val="005B1A5A"/>
    <w:rsid w:val="005B476B"/>
    <w:rsid w:val="005B6634"/>
    <w:rsid w:val="005C3ED8"/>
    <w:rsid w:val="005E0FB0"/>
    <w:rsid w:val="005E3865"/>
    <w:rsid w:val="00611D70"/>
    <w:rsid w:val="00620140"/>
    <w:rsid w:val="006248FE"/>
    <w:rsid w:val="006272C0"/>
    <w:rsid w:val="0065408E"/>
    <w:rsid w:val="00671A4B"/>
    <w:rsid w:val="00682149"/>
    <w:rsid w:val="0069265D"/>
    <w:rsid w:val="006C4A2F"/>
    <w:rsid w:val="006E11EF"/>
    <w:rsid w:val="006F3D4E"/>
    <w:rsid w:val="007216F2"/>
    <w:rsid w:val="00730AB6"/>
    <w:rsid w:val="00766A04"/>
    <w:rsid w:val="007A06F3"/>
    <w:rsid w:val="007A5D05"/>
    <w:rsid w:val="007B1781"/>
    <w:rsid w:val="007C0188"/>
    <w:rsid w:val="007C6A0D"/>
    <w:rsid w:val="007E7300"/>
    <w:rsid w:val="008239E4"/>
    <w:rsid w:val="008701D8"/>
    <w:rsid w:val="00877F44"/>
    <w:rsid w:val="008826BE"/>
    <w:rsid w:val="008851D4"/>
    <w:rsid w:val="008A5D4A"/>
    <w:rsid w:val="008C22BE"/>
    <w:rsid w:val="008C238A"/>
    <w:rsid w:val="008C3D44"/>
    <w:rsid w:val="008D506D"/>
    <w:rsid w:val="008D53C5"/>
    <w:rsid w:val="008D75CB"/>
    <w:rsid w:val="008F0282"/>
    <w:rsid w:val="008F52BF"/>
    <w:rsid w:val="008F5841"/>
    <w:rsid w:val="00915EBE"/>
    <w:rsid w:val="00921AB2"/>
    <w:rsid w:val="00926DDF"/>
    <w:rsid w:val="00990DB2"/>
    <w:rsid w:val="009F40A3"/>
    <w:rsid w:val="009F4308"/>
    <w:rsid w:val="009F7F58"/>
    <w:rsid w:val="00A136C9"/>
    <w:rsid w:val="00A14360"/>
    <w:rsid w:val="00A1545E"/>
    <w:rsid w:val="00A331C2"/>
    <w:rsid w:val="00A333C9"/>
    <w:rsid w:val="00A85763"/>
    <w:rsid w:val="00AE0E4A"/>
    <w:rsid w:val="00B00627"/>
    <w:rsid w:val="00B02368"/>
    <w:rsid w:val="00B100DA"/>
    <w:rsid w:val="00B12617"/>
    <w:rsid w:val="00B12B9B"/>
    <w:rsid w:val="00B272D9"/>
    <w:rsid w:val="00B3730B"/>
    <w:rsid w:val="00B40ED3"/>
    <w:rsid w:val="00B62CBD"/>
    <w:rsid w:val="00B8176E"/>
    <w:rsid w:val="00BB2A5A"/>
    <w:rsid w:val="00BB5941"/>
    <w:rsid w:val="00BB6E93"/>
    <w:rsid w:val="00BD3B98"/>
    <w:rsid w:val="00BE1CB5"/>
    <w:rsid w:val="00BE4ED5"/>
    <w:rsid w:val="00C06EE7"/>
    <w:rsid w:val="00C16A24"/>
    <w:rsid w:val="00C437E7"/>
    <w:rsid w:val="00C64EC5"/>
    <w:rsid w:val="00C804C9"/>
    <w:rsid w:val="00C83556"/>
    <w:rsid w:val="00C85D19"/>
    <w:rsid w:val="00C90315"/>
    <w:rsid w:val="00C9339D"/>
    <w:rsid w:val="00CB73A4"/>
    <w:rsid w:val="00CC7D7D"/>
    <w:rsid w:val="00CD0482"/>
    <w:rsid w:val="00CF467D"/>
    <w:rsid w:val="00D053D8"/>
    <w:rsid w:val="00D2644B"/>
    <w:rsid w:val="00D418A0"/>
    <w:rsid w:val="00D70E3C"/>
    <w:rsid w:val="00DE1AA5"/>
    <w:rsid w:val="00DF06E7"/>
    <w:rsid w:val="00DF7C3E"/>
    <w:rsid w:val="00E23ECB"/>
    <w:rsid w:val="00E30D19"/>
    <w:rsid w:val="00E4302F"/>
    <w:rsid w:val="00E55C28"/>
    <w:rsid w:val="00E74C2B"/>
    <w:rsid w:val="00EB0C9A"/>
    <w:rsid w:val="00EC2646"/>
    <w:rsid w:val="00EC7463"/>
    <w:rsid w:val="00F17B7F"/>
    <w:rsid w:val="00F50123"/>
    <w:rsid w:val="00F51BE3"/>
    <w:rsid w:val="00F51D0D"/>
    <w:rsid w:val="00F83116"/>
    <w:rsid w:val="00F85F8D"/>
    <w:rsid w:val="00FA31D5"/>
    <w:rsid w:val="00FB05CD"/>
    <w:rsid w:val="00FB0C69"/>
    <w:rsid w:val="00FB3875"/>
    <w:rsid w:val="00FC0484"/>
    <w:rsid w:val="00FC44A9"/>
    <w:rsid w:val="00FD5625"/>
    <w:rsid w:val="00FE224B"/>
    <w:rsid w:val="00FE4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1D1DC7C4-DE49-4A94-AF13-62BED62CD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">
    <w:name w:val="Table Grid"/>
    <w:basedOn w:val="a1"/>
    <w:uiPriority w:val="59"/>
    <w:rsid w:val="00C804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"/>
    <w:link w:val="af1"/>
    <w:uiPriority w:val="99"/>
    <w:unhideWhenUsed/>
    <w:rsid w:val="002F34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2F3402"/>
  </w:style>
  <w:style w:type="paragraph" w:styleId="af2">
    <w:name w:val="footer"/>
    <w:basedOn w:val="a"/>
    <w:link w:val="af3"/>
    <w:uiPriority w:val="99"/>
    <w:unhideWhenUsed/>
    <w:rsid w:val="002F34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2F3402"/>
  </w:style>
  <w:style w:type="character" w:styleId="af4">
    <w:name w:val="Hyperlink"/>
    <w:basedOn w:val="a0"/>
    <w:uiPriority w:val="99"/>
    <w:unhideWhenUsed/>
    <w:rsid w:val="002E46C3"/>
    <w:rPr>
      <w:color w:val="0000FF" w:themeColor="hyperlink"/>
      <w:u w:val="single"/>
    </w:rPr>
  </w:style>
  <w:style w:type="character" w:styleId="af5">
    <w:name w:val="FollowedHyperlink"/>
    <w:basedOn w:val="a0"/>
    <w:uiPriority w:val="99"/>
    <w:semiHidden/>
    <w:unhideWhenUsed/>
    <w:rsid w:val="002E46C3"/>
    <w:rPr>
      <w:color w:val="800080" w:themeColor="followedHyperlink"/>
      <w:u w:val="single"/>
    </w:rPr>
  </w:style>
  <w:style w:type="character" w:styleId="af6">
    <w:name w:val="Placeholder Text"/>
    <w:basedOn w:val="a0"/>
    <w:uiPriority w:val="99"/>
    <w:semiHidden/>
    <w:rsid w:val="002E46C3"/>
    <w:rPr>
      <w:color w:val="808080"/>
    </w:rPr>
  </w:style>
  <w:style w:type="paragraph" w:styleId="af7">
    <w:name w:val="Balloon Text"/>
    <w:basedOn w:val="a"/>
    <w:link w:val="af8"/>
    <w:uiPriority w:val="99"/>
    <w:semiHidden/>
    <w:unhideWhenUsed/>
    <w:rsid w:val="00501C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sid w:val="00501CF9"/>
    <w:rPr>
      <w:rFonts w:ascii="Segoe UI" w:hAnsi="Segoe UI" w:cs="Segoe UI"/>
      <w:sz w:val="18"/>
      <w:szCs w:val="18"/>
    </w:rPr>
  </w:style>
  <w:style w:type="character" w:styleId="af9">
    <w:name w:val="Subtle Emphasis"/>
    <w:basedOn w:val="a0"/>
    <w:uiPriority w:val="19"/>
    <w:qFormat/>
    <w:rsid w:val="00381B53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6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12036354.1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84842.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garantF1://84842.100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E413F3A0E20077B166AD8BF0C5C7BA6B168C0A6516B0A05264FFF9A70A929718A16BE3BFCDC8229R1FCL" TargetMode="External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7746-01-018.REGIONS\Documents\&#1055;&#1086;&#1083;&#1100;&#1079;&#1086;&#1074;&#1072;&#1090;&#1077;&#1083;&#1100;&#1089;&#1082;&#1080;&#1077;%20&#1096;&#1072;&#1073;&#1083;&#1086;&#1085;&#1099;%20Office\&#1043;&#1053;&#1048;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169"/>
    <w:rsid w:val="00866AAA"/>
    <w:rsid w:val="00B55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55169"/>
    <w:rPr>
      <w:color w:val="808080"/>
    </w:rPr>
  </w:style>
  <w:style w:type="paragraph" w:customStyle="1" w:styleId="A5B757F9A5D740E8A623915C4E76317F">
    <w:name w:val="A5B757F9A5D740E8A623915C4E76317F"/>
    <w:rsid w:val="00B55169"/>
  </w:style>
  <w:style w:type="paragraph" w:customStyle="1" w:styleId="CCE0EB31F2C1467F94897862308ABE9F">
    <w:name w:val="CCE0EB31F2C1467F94897862308ABE9F"/>
    <w:rsid w:val="00B55169"/>
  </w:style>
  <w:style w:type="paragraph" w:customStyle="1" w:styleId="FAC2D1989BC4463B8E312696F39D7C12">
    <w:name w:val="FAC2D1989BC4463B8E312696F39D7C12"/>
    <w:rsid w:val="00B5516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C32DD5-D1FA-449B-B7D6-2ED367C9B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ГНИ</Template>
  <TotalTime>83</TotalTime>
  <Pages>9</Pages>
  <Words>3663</Words>
  <Characters>20881</Characters>
  <Application>Microsoft Office Word</Application>
  <DocSecurity>0</DocSecurity>
  <Lines>174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7746-01-018</dc:creator>
  <cp:lastModifiedBy>Ефимова Наталья Борисовна</cp:lastModifiedBy>
  <cp:revision>83</cp:revision>
  <cp:lastPrinted>2020-07-09T13:23:00Z</cp:lastPrinted>
  <dcterms:created xsi:type="dcterms:W3CDTF">2017-12-08T12:44:00Z</dcterms:created>
  <dcterms:modified xsi:type="dcterms:W3CDTF">2024-01-18T10:22:00Z</dcterms:modified>
</cp:coreProperties>
</file>